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Pr="00353062" w:rsidRDefault="003A7537" w:rsidP="00147C61">
      <w:pPr>
        <w:jc w:val="center"/>
        <w:rPr>
          <w:lang w:eastAsia="ru-RU"/>
        </w:rPr>
      </w:pPr>
      <w:r w:rsidRPr="008F36E2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онтур%20без%20лавра%20чернее%20без%20линии" style="width:87pt;height:84pt;visibility:visible">
            <v:imagedata r:id="rId5" o:title=""/>
          </v:shape>
        </w:pict>
      </w:r>
    </w:p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Arial" w:eastAsia="MS Mincho" w:hAnsi="Arial" w:cs="Arial"/>
          <w:b/>
          <w:bCs/>
          <w:sz w:val="32"/>
          <w:szCs w:val="32"/>
          <w:lang w:eastAsia="ru-RU"/>
        </w:rPr>
      </w:pPr>
      <w:r w:rsidRPr="00353062">
        <w:rPr>
          <w:rFonts w:ascii="Arial" w:eastAsia="MS Mincho" w:hAnsi="Arial" w:cs="Arial"/>
          <w:b/>
          <w:bCs/>
          <w:sz w:val="32"/>
          <w:szCs w:val="32"/>
          <w:lang w:eastAsia="ru-RU"/>
        </w:rPr>
        <w:t>Кемеровская область</w:t>
      </w:r>
    </w:p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Arial" w:eastAsia="MS Mincho" w:hAnsi="Arial" w:cs="Arial"/>
          <w:b/>
          <w:bCs/>
          <w:sz w:val="32"/>
          <w:szCs w:val="32"/>
          <w:lang w:eastAsia="ru-RU"/>
        </w:rPr>
      </w:pPr>
      <w:r w:rsidRPr="00353062">
        <w:rPr>
          <w:rFonts w:ascii="Arial" w:eastAsia="MS Mincho" w:hAnsi="Arial" w:cs="Arial"/>
          <w:b/>
          <w:bCs/>
          <w:sz w:val="32"/>
          <w:szCs w:val="32"/>
          <w:lang w:eastAsia="ru-RU"/>
        </w:rPr>
        <w:t>Тяжинский муниципальный район</w:t>
      </w:r>
    </w:p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Arial" w:eastAsia="MS Mincho" w:hAnsi="Arial" w:cs="Arial"/>
          <w:b/>
          <w:bCs/>
          <w:sz w:val="32"/>
          <w:szCs w:val="32"/>
          <w:lang w:eastAsia="ru-RU"/>
        </w:rPr>
      </w:pPr>
      <w:r w:rsidRPr="00353062">
        <w:rPr>
          <w:rFonts w:ascii="Arial" w:eastAsia="MS Mincho" w:hAnsi="Arial" w:cs="Arial"/>
          <w:b/>
          <w:bCs/>
          <w:sz w:val="32"/>
          <w:szCs w:val="32"/>
          <w:lang w:eastAsia="ru-RU"/>
        </w:rPr>
        <w:t>Администрация Тяжинского муниципального района</w:t>
      </w:r>
    </w:p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Arial" w:eastAsia="MS Mincho" w:hAnsi="Arial" w:cs="Arial"/>
          <w:b/>
          <w:bCs/>
          <w:sz w:val="32"/>
          <w:szCs w:val="32"/>
          <w:lang w:eastAsia="ru-RU"/>
        </w:rPr>
      </w:pPr>
    </w:p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eastAsia="MS Mincho" w:hAnsi="Arial" w:cs="Arial"/>
          <w:b/>
          <w:bCs/>
          <w:sz w:val="32"/>
          <w:szCs w:val="32"/>
          <w:lang w:eastAsia="ru-RU"/>
        </w:rPr>
      </w:pPr>
      <w:r w:rsidRPr="00353062">
        <w:rPr>
          <w:rFonts w:ascii="Arial" w:eastAsia="MS Mincho" w:hAnsi="Arial" w:cs="Arial"/>
          <w:b/>
          <w:bCs/>
          <w:sz w:val="32"/>
          <w:szCs w:val="32"/>
          <w:lang w:eastAsia="ru-RU"/>
        </w:rPr>
        <w:t xml:space="preserve">                                      Постановление</w:t>
      </w:r>
    </w:p>
    <w:p w:rsidR="003A7537" w:rsidRPr="00353062" w:rsidRDefault="003A7537" w:rsidP="00353062">
      <w:pPr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  <w:r>
        <w:rPr>
          <w:rFonts w:ascii="Arial" w:hAnsi="Arial" w:cs="Arial"/>
          <w:b/>
          <w:bCs/>
          <w:sz w:val="32"/>
          <w:szCs w:val="32"/>
          <w:lang w:eastAsia="ru-RU"/>
        </w:rPr>
        <w:t>о</w:t>
      </w:r>
      <w:r w:rsidRPr="00353062">
        <w:rPr>
          <w:rFonts w:ascii="Arial" w:hAnsi="Arial" w:cs="Arial"/>
          <w:b/>
          <w:bCs/>
          <w:sz w:val="32"/>
          <w:szCs w:val="32"/>
          <w:lang w:eastAsia="ru-RU"/>
        </w:rPr>
        <w:t>т</w:t>
      </w:r>
      <w:r>
        <w:rPr>
          <w:rFonts w:ascii="Arial" w:hAnsi="Arial" w:cs="Arial"/>
          <w:b/>
          <w:bCs/>
          <w:sz w:val="32"/>
          <w:szCs w:val="32"/>
          <w:lang w:eastAsia="ru-RU"/>
        </w:rPr>
        <w:t xml:space="preserve"> </w:t>
      </w:r>
      <w:r>
        <w:rPr>
          <w:rFonts w:ascii="Arial" w:hAnsi="Arial" w:cs="Arial"/>
          <w:sz w:val="32"/>
          <w:szCs w:val="32"/>
          <w:lang w:eastAsia="ru-RU"/>
        </w:rPr>
        <w:t>10.01.2012г.   № 2 - п</w:t>
      </w:r>
      <w:bookmarkStart w:id="0" w:name="_GoBack"/>
      <w:bookmarkEnd w:id="0"/>
    </w:p>
    <w:p w:rsidR="003A7537" w:rsidRPr="00353062" w:rsidRDefault="003A7537" w:rsidP="0035306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A0"/>
      </w:tblPr>
      <w:tblGrid>
        <w:gridCol w:w="8472"/>
      </w:tblGrid>
      <w:tr w:rsidR="003A7537" w:rsidRPr="008F36E2">
        <w:trPr>
          <w:cantSplit/>
        </w:trPr>
        <w:tc>
          <w:tcPr>
            <w:tcW w:w="8472" w:type="dxa"/>
            <w:vAlign w:val="bottom"/>
          </w:tcPr>
          <w:p w:rsidR="003A7537" w:rsidRPr="00353062" w:rsidRDefault="003A7537" w:rsidP="00353062">
            <w:pPr>
              <w:tabs>
                <w:tab w:val="left" w:pos="176"/>
                <w:tab w:val="center" w:pos="4918"/>
                <w:tab w:val="right" w:pos="8306"/>
              </w:tabs>
              <w:spacing w:after="0" w:line="240" w:lineRule="auto"/>
              <w:ind w:left="34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353062">
              <w:rPr>
                <w:rFonts w:ascii="Arial" w:hAnsi="Arial" w:cs="Arial"/>
                <w:sz w:val="28"/>
                <w:szCs w:val="28"/>
                <w:lang w:eastAsia="ru-RU"/>
              </w:rPr>
              <w:t xml:space="preserve">             Об утверждении административного регламента</w:t>
            </w:r>
          </w:p>
          <w:p w:rsidR="003A7537" w:rsidRPr="00353062" w:rsidRDefault="003A7537" w:rsidP="00353062">
            <w:pPr>
              <w:tabs>
                <w:tab w:val="left" w:pos="176"/>
                <w:tab w:val="center" w:pos="4918"/>
                <w:tab w:val="right" w:pos="8306"/>
              </w:tabs>
              <w:spacing w:after="0" w:line="240" w:lineRule="auto"/>
              <w:ind w:left="34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353062">
              <w:rPr>
                <w:rFonts w:ascii="Arial" w:hAnsi="Arial" w:cs="Arial"/>
                <w:sz w:val="28"/>
                <w:szCs w:val="28"/>
                <w:lang w:eastAsia="ru-RU"/>
              </w:rPr>
              <w:t xml:space="preserve">            предоставления государственной услуги </w:t>
            </w:r>
          </w:p>
          <w:p w:rsidR="003A7537" w:rsidRPr="00353062" w:rsidRDefault="003A7537" w:rsidP="00353062">
            <w:pPr>
              <w:tabs>
                <w:tab w:val="left" w:pos="176"/>
                <w:tab w:val="center" w:pos="4918"/>
                <w:tab w:val="right" w:pos="8306"/>
              </w:tabs>
              <w:spacing w:after="0" w:line="240" w:lineRule="auto"/>
              <w:ind w:left="34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353062">
              <w:rPr>
                <w:rFonts w:ascii="Arial" w:hAnsi="Arial" w:cs="Arial"/>
                <w:sz w:val="28"/>
                <w:szCs w:val="28"/>
                <w:lang w:eastAsia="ru-RU"/>
              </w:rPr>
              <w:t xml:space="preserve">             «Оказание малоимущим гражданам государственной</w:t>
            </w:r>
          </w:p>
          <w:p w:rsidR="003A7537" w:rsidRPr="00353062" w:rsidRDefault="003A7537" w:rsidP="00353062">
            <w:pPr>
              <w:tabs>
                <w:tab w:val="left" w:pos="176"/>
                <w:tab w:val="center" w:pos="4918"/>
                <w:tab w:val="right" w:pos="8306"/>
              </w:tabs>
              <w:spacing w:after="0" w:line="240" w:lineRule="auto"/>
              <w:ind w:left="34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353062">
              <w:rPr>
                <w:rFonts w:ascii="Arial" w:hAnsi="Arial" w:cs="Arial"/>
                <w:sz w:val="28"/>
                <w:szCs w:val="28"/>
                <w:lang w:eastAsia="ru-RU"/>
              </w:rPr>
              <w:t xml:space="preserve">     социальной помощи» КМУ «Социально-реабилитационный               центр для несовершеннолетних» </w:t>
            </w:r>
          </w:p>
          <w:p w:rsidR="003A7537" w:rsidRPr="00353062" w:rsidRDefault="003A7537" w:rsidP="00353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7537" w:rsidRPr="00353062" w:rsidRDefault="003A7537" w:rsidP="00353062">
      <w:pPr>
        <w:snapToGri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53062">
        <w:rPr>
          <w:rFonts w:ascii="Arial" w:hAnsi="Arial" w:cs="Arial"/>
          <w:sz w:val="24"/>
          <w:szCs w:val="24"/>
          <w:lang w:eastAsia="ru-RU"/>
        </w:rPr>
        <w:t>Во исполнение  Постановления Правительства Российской Федерации от 11.11.2005 № 679 «О порядке разработки и утверждения административных регламентов исполнения муниципальных функций (предоставления муниципальных услуг)», Постановления Коллегии Администрации Кемеровской области от 10.04.2006 № 91 «Об административной реформе в Кемеровской области в 2006 –  2010   годах», Постановления Коллегии Администрации Кемеровской области от 24.03.2006г. № 72 «Об утверждении Порядка назначения и выплаты государственной социальной помощи», Постановления Администрации Тяжинского района от 12.10.2009г. № 80-п «Об утверждении Порядка разработки и утверждения административных регламентов оказания муниципальных услуг»</w:t>
      </w:r>
    </w:p>
    <w:p w:rsidR="003A7537" w:rsidRPr="00353062" w:rsidRDefault="003A7537" w:rsidP="00353062">
      <w:pPr>
        <w:snapToGri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3A7537" w:rsidRPr="00353062" w:rsidRDefault="003A7537" w:rsidP="00353062">
      <w:pPr>
        <w:snapToGri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53062">
        <w:rPr>
          <w:rFonts w:ascii="Arial" w:hAnsi="Arial" w:cs="Arial"/>
          <w:sz w:val="24"/>
          <w:szCs w:val="24"/>
          <w:lang w:eastAsia="ru-RU"/>
        </w:rPr>
        <w:t xml:space="preserve">Администрация Тяжинского муниципального района ПОСТАНОВЛЯЕТ: </w:t>
      </w:r>
    </w:p>
    <w:p w:rsidR="003A7537" w:rsidRPr="00353062" w:rsidRDefault="003A7537" w:rsidP="00353062">
      <w:pPr>
        <w:snapToGri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3A7537" w:rsidRPr="00353062" w:rsidRDefault="003A7537" w:rsidP="00353062">
      <w:pPr>
        <w:numPr>
          <w:ilvl w:val="0"/>
          <w:numId w:val="1"/>
        </w:num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53062">
        <w:rPr>
          <w:rFonts w:ascii="Arial" w:hAnsi="Arial" w:cs="Arial"/>
          <w:sz w:val="24"/>
          <w:szCs w:val="24"/>
          <w:lang w:eastAsia="ru-RU"/>
        </w:rPr>
        <w:t>Отменить Постановление администрации Тяжинского муниципального</w:t>
      </w:r>
    </w:p>
    <w:p w:rsidR="003A7537" w:rsidRPr="00353062" w:rsidRDefault="003A7537" w:rsidP="00353062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53062">
        <w:rPr>
          <w:rFonts w:ascii="Arial" w:hAnsi="Arial" w:cs="Arial"/>
          <w:sz w:val="24"/>
          <w:szCs w:val="24"/>
          <w:lang w:eastAsia="ru-RU"/>
        </w:rPr>
        <w:t xml:space="preserve"> Района Кемеровской области от 25.08.2011г. №130-п «Об утверждении административного регламента предоставления государственной услуги «Оказание малоимущим гражданам государственной социальной помощи» МУ «Социально-реабилитационный центр для несовершеннолетних» Тяжинского муниципального района Кемеровской области.</w:t>
      </w:r>
    </w:p>
    <w:p w:rsidR="003A7537" w:rsidRPr="00353062" w:rsidRDefault="003A7537" w:rsidP="00353062">
      <w:pPr>
        <w:numPr>
          <w:ilvl w:val="0"/>
          <w:numId w:val="1"/>
        </w:num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53062">
        <w:rPr>
          <w:rFonts w:ascii="Arial" w:hAnsi="Arial" w:cs="Arial"/>
          <w:sz w:val="24"/>
          <w:szCs w:val="24"/>
          <w:lang w:eastAsia="ru-RU"/>
        </w:rPr>
        <w:t>Утвердить прилагаемый административный регламент предоставления</w:t>
      </w:r>
    </w:p>
    <w:p w:rsidR="003A7537" w:rsidRPr="00353062" w:rsidRDefault="003A7537" w:rsidP="00353062">
      <w:pPr>
        <w:snapToGrid w:val="0"/>
        <w:spacing w:after="0" w:line="240" w:lineRule="auto"/>
        <w:ind w:left="34"/>
        <w:jc w:val="both"/>
        <w:rPr>
          <w:rFonts w:ascii="Arial" w:hAnsi="Arial" w:cs="Arial"/>
          <w:sz w:val="24"/>
          <w:szCs w:val="24"/>
          <w:lang w:eastAsia="ru-RU"/>
        </w:rPr>
      </w:pPr>
      <w:r w:rsidRPr="00353062">
        <w:rPr>
          <w:rFonts w:ascii="Arial" w:hAnsi="Arial" w:cs="Arial"/>
          <w:sz w:val="24"/>
          <w:szCs w:val="24"/>
          <w:lang w:eastAsia="ru-RU"/>
        </w:rPr>
        <w:t>государственной услуги «Оказание малоимущим гражданам государственной социальной помощи»  МКУ «Социально-реабилитационный центр для несовершеннолетних».</w:t>
      </w:r>
    </w:p>
    <w:p w:rsidR="003A7537" w:rsidRPr="00353062" w:rsidRDefault="003A7537" w:rsidP="00353062">
      <w:pPr>
        <w:tabs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353062">
        <w:rPr>
          <w:rFonts w:ascii="Arial" w:hAnsi="Arial" w:cs="Arial"/>
          <w:sz w:val="24"/>
          <w:szCs w:val="24"/>
          <w:lang w:eastAsia="ar-SA"/>
        </w:rPr>
        <w:t xml:space="preserve">          3. Опубликовать настоящее постановление в информационном бюллетене    администрации Тяжинского муниципального района «Тяжинский вестник» и разместить  на официальном сайте администрации Тяжинского муниципального района. </w:t>
      </w:r>
    </w:p>
    <w:p w:rsidR="003A7537" w:rsidRPr="00353062" w:rsidRDefault="003A7537" w:rsidP="0035306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53062">
        <w:rPr>
          <w:rFonts w:ascii="Arial" w:hAnsi="Arial" w:cs="Arial"/>
          <w:sz w:val="24"/>
          <w:szCs w:val="24"/>
          <w:lang w:eastAsia="ru-RU"/>
        </w:rPr>
        <w:t xml:space="preserve">          4. Контроль за исполнением Постановления возложить на начальника управления социальной защиты населения администрации Тяжинского муниципального  района О. Н. Саватейкину.</w:t>
      </w:r>
    </w:p>
    <w:p w:rsidR="003A7537" w:rsidRPr="00353062" w:rsidRDefault="003A7537" w:rsidP="0035306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353062">
        <w:rPr>
          <w:rFonts w:ascii="Arial" w:hAnsi="Arial" w:cs="Arial"/>
          <w:sz w:val="24"/>
          <w:szCs w:val="24"/>
          <w:lang w:eastAsia="ru-RU"/>
        </w:rPr>
        <w:t xml:space="preserve">          5. Постановление вступает в силу со дня официального опубликования.</w:t>
      </w:r>
    </w:p>
    <w:p w:rsidR="003A7537" w:rsidRPr="00353062" w:rsidRDefault="003A7537" w:rsidP="0035306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3A7537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353062">
        <w:rPr>
          <w:rFonts w:ascii="Arial" w:hAnsi="Arial" w:cs="Arial"/>
          <w:sz w:val="24"/>
          <w:szCs w:val="24"/>
          <w:lang w:eastAsia="ru-RU"/>
        </w:rPr>
        <w:t>Глава Тяжинского района                                                                  К. А.Соловьев</w:t>
      </w:r>
    </w:p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3A7537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  <w:r w:rsidRPr="00353062">
        <w:rPr>
          <w:rFonts w:ascii="Arial" w:hAnsi="Arial" w:cs="Arial"/>
          <w:sz w:val="20"/>
          <w:szCs w:val="20"/>
          <w:lang w:eastAsia="ru-RU"/>
        </w:rPr>
        <w:t>Исп. Кальная Т.В.</w:t>
      </w:r>
    </w:p>
    <w:p w:rsidR="003A7537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  <w:r w:rsidRPr="00353062">
        <w:rPr>
          <w:rFonts w:ascii="Arial" w:hAnsi="Arial" w:cs="Arial"/>
          <w:sz w:val="20"/>
          <w:szCs w:val="20"/>
          <w:lang w:eastAsia="ru-RU"/>
        </w:rPr>
        <w:t>27738</w:t>
      </w:r>
    </w:p>
    <w:p w:rsidR="003A7537" w:rsidRDefault="003A7537" w:rsidP="00147C61">
      <w:pPr>
        <w:pStyle w:val="ConsPlusNormal"/>
        <w:ind w:firstLine="430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br w:type="page"/>
      </w: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3A7537" w:rsidRDefault="003A7537" w:rsidP="00147C61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Постановлением</w:t>
      </w:r>
    </w:p>
    <w:p w:rsidR="003A7537" w:rsidRDefault="003A7537" w:rsidP="00147C61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администрации Тяжинского</w:t>
      </w:r>
    </w:p>
    <w:p w:rsidR="003A7537" w:rsidRDefault="003A7537" w:rsidP="00147C61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муниципального района</w:t>
      </w:r>
    </w:p>
    <w:p w:rsidR="003A7537" w:rsidRDefault="003A7537" w:rsidP="00147C61">
      <w:pPr>
        <w:pStyle w:val="ConsPlusNormal"/>
        <w:ind w:firstLine="43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Кемеровской области</w:t>
      </w:r>
    </w:p>
    <w:p w:rsidR="003A7537" w:rsidRDefault="003A7537" w:rsidP="00147C6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от  10.01.2012г.  №2-п</w:t>
      </w:r>
    </w:p>
    <w:p w:rsidR="003A7537" w:rsidRDefault="003A7537" w:rsidP="00147C6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center"/>
        <w:rPr>
          <w:rFonts w:ascii="Times New Roman" w:hAnsi="Times New Roman" w:cs="Times New Roman"/>
          <w:b/>
          <w:bCs/>
          <w:color w:val="454545"/>
          <w:sz w:val="28"/>
          <w:szCs w:val="28"/>
        </w:rPr>
      </w:pP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Административный </w:t>
      </w:r>
      <w:bookmarkStart w:id="1" w:name="YANDEX_2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регламент по предоставлению 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государственной услуги</w:t>
      </w:r>
      <w:r>
        <w:rPr>
          <w:rFonts w:ascii="Times New Roman" w:hAnsi="Times New Roman" w:cs="Times New Roman"/>
          <w:b/>
          <w:bCs/>
          <w:color w:val="45454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«Оказание малоимущим гражданам государственной социальной помощи»</w:t>
      </w:r>
    </w:p>
    <w:p w:rsidR="003A7537" w:rsidRDefault="003A7537" w:rsidP="00147C6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МКУ «Социально-реабилитационный центр для несовершеннолетних»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center"/>
        <w:rPr>
          <w:rFonts w:ascii="Times New Roman" w:hAnsi="Times New Roman" w:cs="Times New Roman"/>
          <w:b/>
          <w:bCs/>
          <w:color w:val="454545"/>
          <w:sz w:val="24"/>
          <w:szCs w:val="24"/>
        </w:rPr>
      </w:pP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Предоставление государственной услуги «Оказание малоимущим гражданам государственной социальной помощи» осуществляется в соответствии с: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Конституцией Российской Федерации;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Федеральным законом от 17.07.99 № 178-ФЗ «О государственной социальной помощи»;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Федеральным законом от 02.05.2006 № 59-ФЗ «О порядке  рассмотрения обращений граждан Российской Федерации»;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Федеральным законом от 05.04.2003 № 44-ФЗ «О порядке 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помощи»;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Федеральным законом от 24.10.97 № 134-ФЗ «О прожиточном минимуме в Российской Федерации»;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Постановлением Правительства Российской Федерации от 20.08.2003 № 512 «О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помощи»;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Законом Кемеровской области от 27.07.2005 № 99-ОЗ «О наделении органов местного самоуправления отдельными государственными полномочиями Кемеровской области в сфере социальной поддержки и социального обслуживания населения»;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Законом Кемеровской области от 08.12.2005 № 140-ОЗ «О государственной социальной помощи малоимущим семьям и малоимущим одиноко проживающим гражданам»;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Законом  Кемеровской области от 12.12.2006 № 152-ОЗ «О потребительской корзине в Кемеровской области»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Постановлением Коллегии Администрации Кемеровской области от 24.03.2006 № 72 «Об утверждении Порядка назначения и выплаты государственной социальной помощи».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Материальная помощь</w:t>
      </w:r>
      <w:r>
        <w:rPr>
          <w:rFonts w:ascii="Times New Roman" w:hAnsi="Times New Roman" w:cs="Times New Roman"/>
          <w:sz w:val="28"/>
          <w:szCs w:val="28"/>
        </w:rPr>
        <w:t xml:space="preserve"> – оказание государственной социальной помощи в денежной форме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бесплатно. 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Заявителями являются: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малоимущие семьи</w:t>
      </w:r>
      <w:r>
        <w:rPr>
          <w:rFonts w:ascii="Times New Roman" w:hAnsi="Times New Roman" w:cs="Times New Roman"/>
          <w:i/>
          <w:i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по независящим от них  причинам имеют среднедушевой доход семьи ниже величины прожиточного минимума;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малоимущие одиноко проживающие граждане</w:t>
      </w:r>
      <w:r>
        <w:rPr>
          <w:rFonts w:ascii="Times New Roman" w:hAnsi="Times New Roman" w:cs="Times New Roman"/>
          <w:sz w:val="28"/>
          <w:szCs w:val="28"/>
        </w:rPr>
        <w:t>, которые по независящим  от них причинам имеют доход ниже установленной в Кемеровской области величины прожиточного минимума соответствующей  социально-демографической группы населения.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Порядок получения консультаций (справок) о предоставлении государственной услуги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по вопросам предоставления государственной услуги предоставляются: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«Социально-реабилитационный центр для несовершеннолетних» 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 Тяжинский, ул. Коммунистическая, 3а, тел. 29-6-72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специалист: Брагина Мария Николаевна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Консультации предоставляются по следующим вопросам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перечня документов, необходимых для предоставления государственной услуги;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размера предоставленной государственной услуги;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источника получения необходимых документов для предоставления государственной услуги (орган, организация и их место нахождения);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времени приема и выдачи документов;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другим вопросам по порядку предоставления государственной услуги.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Граждане, представившие в уполномоченные органы документы для предоставления государственной услуги, в обязательном порядке информируются специалистами: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обязательствах получателя государственной услуги;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условиях прекращения предоставления услуги;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порядке и условиях возмещения необоснованно полученных сумм государственной социальной помощи;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условиях отказа в предоставлении государственной услуги;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сроке завершения оформления документов;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порядке и сроках принятия решения о предоставлении государственной услуги.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любое время с момента приема документов для предоставления государственной услуги заявитель имеет право на получение любых интересующихся его сведений об услуге при помощи телефона, посредством личного посещения уполномоченного органа, предоставляющего государственную услугу.</w:t>
      </w:r>
    </w:p>
    <w:p w:rsidR="003A7537" w:rsidRPr="00147C61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Сроки предоставления государственной услуги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Срок для принятия решения о предоставлении либо об отказе в предоставлении государственной услуги не может превышать 10 рабочих дней со дня приема от гражданина заявления о предоставлении государственной услуги со всеми необходимыми документами.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Основания для отказа в предоставлении государственной услуги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предоставлении государственной услуги может быть отказано в случаях: </w:t>
      </w:r>
    </w:p>
    <w:p w:rsidR="003A7537" w:rsidRDefault="003A7537" w:rsidP="00147C61">
      <w:pPr>
        <w:pStyle w:val="ConsPlusNormal"/>
        <w:widowControl w:val="0"/>
        <w:numPr>
          <w:ilvl w:val="0"/>
          <w:numId w:val="2"/>
        </w:numPr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заявителя неполных или недостоверных сведений о составе семьи, доходах, принадлежащем ему (его семье) имуществе на праве собственности; </w:t>
      </w:r>
    </w:p>
    <w:p w:rsidR="003A7537" w:rsidRDefault="003A7537" w:rsidP="00147C61">
      <w:pPr>
        <w:pStyle w:val="ConsPlusNormal"/>
        <w:widowControl w:val="0"/>
        <w:numPr>
          <w:ilvl w:val="0"/>
          <w:numId w:val="2"/>
        </w:numPr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превышения среднедушевого дохода заявителя (его семьи) установленной величины прожиточного минимума;</w:t>
      </w:r>
    </w:p>
    <w:p w:rsidR="003A7537" w:rsidRDefault="003A7537" w:rsidP="00147C61">
      <w:pPr>
        <w:pStyle w:val="ConsPlusNormal"/>
        <w:widowControl w:val="0"/>
        <w:numPr>
          <w:ilvl w:val="0"/>
          <w:numId w:val="2"/>
        </w:numPr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выезда заявителя на постоянное место жительство за пределы Кемеровской области.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Документы, необходимые для получения государственной услуги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Для получения государственной услуги граждане или лица, уполномоченные ими на основании доверенности, оформленной в соответствии с законодательством Российской Федерации, представляют следующие документы: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-  документ, удостоверяющий личность заявителя;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- заявление о предоставлении государственной социальной помощи (образец заявления прилагается);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- справка о составе семьи заявителя;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- справка о размере и виде дохода заявителя и членов его семьи за        три календарных  месяца, предшествующих месяцу подачи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заявления о предоставлении  государственной социальной помощи.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 обращения в уполномоченный орган для подачи документов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получения государственной услуги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Документы, необходимые для предоставления государственной услуги, указанные выше представляются непосредственно специалистам уполномоченного органа при личном посещении гражданином, либо через его законного представителя.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График (режима) работы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 приема получателей государственной услуги специалистами уполномоченных органов:</w:t>
      </w:r>
    </w:p>
    <w:p w:rsidR="003A7537" w:rsidRDefault="003A7537" w:rsidP="00147C61">
      <w:pPr>
        <w:pStyle w:val="NormalWeb"/>
        <w:numPr>
          <w:ilvl w:val="0"/>
          <w:numId w:val="3"/>
        </w:numPr>
        <w:spacing w:before="0" w:line="240" w:lineRule="auto"/>
        <w:ind w:left="714" w:hanging="3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рабочие дни: понедельник, вторник, среда, четверг;</w:t>
      </w:r>
    </w:p>
    <w:p w:rsidR="003A7537" w:rsidRDefault="003A7537" w:rsidP="00147C61">
      <w:pPr>
        <w:pStyle w:val="NormalWeb"/>
        <w:numPr>
          <w:ilvl w:val="0"/>
          <w:numId w:val="3"/>
        </w:numPr>
        <w:spacing w:before="0" w:line="240" w:lineRule="auto"/>
        <w:ind w:left="714" w:hanging="3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не приемный день: пятница</w:t>
      </w:r>
    </w:p>
    <w:p w:rsidR="003A7537" w:rsidRDefault="003A7537" w:rsidP="00147C61">
      <w:pPr>
        <w:pStyle w:val="a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выходные дни: суббота, воскресенье;</w:t>
      </w:r>
    </w:p>
    <w:p w:rsidR="003A7537" w:rsidRDefault="003A7537" w:rsidP="00147C61">
      <w:pPr>
        <w:widowControl w:val="0"/>
        <w:numPr>
          <w:ilvl w:val="0"/>
          <w:numId w:val="3"/>
        </w:numPr>
        <w:shd w:val="clear" w:color="auto" w:fill="FFFFFF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часы работы: 8.30 – 17.30. Обеденный перерыв: 13.00 -14.00.</w:t>
      </w:r>
    </w:p>
    <w:p w:rsidR="003A7537" w:rsidRDefault="003A7537" w:rsidP="00147C61">
      <w:pPr>
        <w:pStyle w:val="ConsPlusNormal"/>
        <w:widowControl w:val="0"/>
        <w:tabs>
          <w:tab w:val="left" w:pos="131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A7537" w:rsidRDefault="003A7537" w:rsidP="00147C61">
      <w:pPr>
        <w:spacing w:before="6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Форма заявления и акт обследования жилищно-бытовых условий заявителя (семьи) прилагаются.</w:t>
      </w:r>
    </w:p>
    <w:p w:rsidR="003A7537" w:rsidRDefault="003A7537" w:rsidP="00147C61">
      <w:pPr>
        <w:spacing w:before="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3A7537" w:rsidRDefault="003A7537" w:rsidP="00147C61">
      <w:pPr>
        <w:spacing w:before="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3A7537" w:rsidRDefault="003A7537" w:rsidP="00147C61">
      <w:pPr>
        <w:spacing w:before="60"/>
        <w:rPr>
          <w:sz w:val="28"/>
          <w:szCs w:val="28"/>
        </w:rPr>
      </w:pPr>
    </w:p>
    <w:p w:rsidR="003A7537" w:rsidRDefault="003A7537" w:rsidP="00147C61">
      <w:pPr>
        <w:spacing w:before="60"/>
        <w:rPr>
          <w:sz w:val="28"/>
          <w:szCs w:val="28"/>
        </w:rPr>
      </w:pPr>
    </w:p>
    <w:p w:rsidR="003A7537" w:rsidRDefault="003A7537" w:rsidP="00147C61">
      <w:pPr>
        <w:spacing w:before="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>
        <w:rPr>
          <w:spacing w:val="-2"/>
          <w:sz w:val="24"/>
          <w:szCs w:val="24"/>
          <w:u w:val="single"/>
        </w:rPr>
        <w:t xml:space="preserve">В </w:t>
      </w:r>
      <w:r>
        <w:rPr>
          <w:sz w:val="24"/>
          <w:szCs w:val="24"/>
          <w:u w:val="single"/>
        </w:rPr>
        <w:t>управление социальной защиты населения</w:t>
      </w:r>
    </w:p>
    <w:p w:rsidR="003A7537" w:rsidRDefault="003A7537" w:rsidP="00147C61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</w:t>
      </w:r>
      <w:r>
        <w:rPr>
          <w:sz w:val="24"/>
          <w:szCs w:val="24"/>
          <w:u w:val="single"/>
        </w:rPr>
        <w:t>администрации Тяжинского муниципального района Кемеровской области</w:t>
      </w:r>
    </w:p>
    <w:p w:rsidR="003A7537" w:rsidRDefault="003A7537" w:rsidP="00147C61">
      <w:pPr>
        <w:shd w:val="clear" w:color="auto" w:fill="FFFFFF"/>
        <w:jc w:val="right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            (наименование уполномоченного органа)</w:t>
      </w:r>
    </w:p>
    <w:p w:rsidR="003A7537" w:rsidRDefault="003A7537" w:rsidP="00147C61">
      <w:pPr>
        <w:widowControl w:val="0"/>
        <w:tabs>
          <w:tab w:val="left" w:pos="1310"/>
        </w:tabs>
        <w:suppressAutoHyphens/>
        <w:ind w:left="2057" w:firstLine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________________________________________________,</w:t>
      </w:r>
    </w:p>
    <w:p w:rsidR="003A7537" w:rsidRDefault="003A7537" w:rsidP="00147C61">
      <w:pPr>
        <w:widowControl w:val="0"/>
        <w:tabs>
          <w:tab w:val="left" w:pos="1310"/>
        </w:tabs>
        <w:ind w:left="2057" w:firstLine="23"/>
        <w:jc w:val="right"/>
        <w:rPr>
          <w:sz w:val="24"/>
          <w:szCs w:val="24"/>
        </w:rPr>
      </w:pPr>
      <w:r>
        <w:rPr>
          <w:sz w:val="24"/>
          <w:szCs w:val="24"/>
        </w:rPr>
        <w:t>(фамилия,  имя,  отчество  заявителя)</w:t>
      </w:r>
    </w:p>
    <w:p w:rsidR="003A7537" w:rsidRDefault="003A7537" w:rsidP="00147C61">
      <w:pPr>
        <w:widowControl w:val="0"/>
        <w:tabs>
          <w:tab w:val="left" w:pos="1310"/>
        </w:tabs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проживающего (ей) по адресу:_______________________</w:t>
      </w:r>
    </w:p>
    <w:p w:rsidR="003A7537" w:rsidRDefault="003A7537" w:rsidP="00147C61">
      <w:pPr>
        <w:widowControl w:val="0"/>
        <w:tabs>
          <w:tab w:val="left" w:pos="1310"/>
        </w:tabs>
        <w:suppressAutoHyphens/>
        <w:ind w:left="2057" w:firstLine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_________________________________________________</w:t>
      </w:r>
    </w:p>
    <w:p w:rsidR="003A7537" w:rsidRDefault="003A7537" w:rsidP="00147C61">
      <w:pPr>
        <w:widowControl w:val="0"/>
        <w:tabs>
          <w:tab w:val="left" w:pos="1310"/>
        </w:tabs>
        <w:suppressAutoHyphens/>
        <w:ind w:left="2057" w:firstLine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Номер контактного телефона:____________________</w:t>
      </w:r>
    </w:p>
    <w:p w:rsidR="003A7537" w:rsidRDefault="003A7537" w:rsidP="00147C61">
      <w:pPr>
        <w:widowControl w:val="0"/>
        <w:tabs>
          <w:tab w:val="left" w:pos="1310"/>
        </w:tabs>
        <w:suppressAutoHyphens/>
        <w:ind w:left="2057" w:firstLine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Паспортные данные: серия ___________№ __________</w:t>
      </w:r>
    </w:p>
    <w:p w:rsidR="003A7537" w:rsidRDefault="003A7537" w:rsidP="00147C61">
      <w:pPr>
        <w:widowControl w:val="0"/>
        <w:tabs>
          <w:tab w:val="left" w:pos="1310"/>
        </w:tabs>
        <w:suppressAutoHyphens/>
        <w:ind w:left="2057" w:firstLine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кем и когда выдан  ________________________________</w:t>
      </w:r>
    </w:p>
    <w:p w:rsidR="003A7537" w:rsidRDefault="003A7537" w:rsidP="00147C61">
      <w:pPr>
        <w:widowControl w:val="0"/>
        <w:tabs>
          <w:tab w:val="left" w:pos="1310"/>
        </w:tabs>
        <w:suppressAutoHyphens/>
        <w:ind w:left="2057" w:firstLine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________________________________________________</w:t>
      </w:r>
    </w:p>
    <w:p w:rsidR="003A7537" w:rsidRDefault="003A7537" w:rsidP="00147C61">
      <w:pPr>
        <w:widowControl w:val="0"/>
        <w:tabs>
          <w:tab w:val="left" w:pos="1310"/>
        </w:tabs>
        <w:suppressAutoHyphens/>
        <w:ind w:left="2057" w:firstLine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Дата рождения:___________________________________</w:t>
      </w:r>
    </w:p>
    <w:p w:rsidR="003A7537" w:rsidRDefault="003A7537" w:rsidP="00147C61">
      <w:pPr>
        <w:widowControl w:val="0"/>
        <w:tabs>
          <w:tab w:val="left" w:pos="1310"/>
        </w:tabs>
        <w:suppressAutoHyphens/>
        <w:ind w:left="2057" w:firstLine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(число, месяц, год)</w:t>
      </w:r>
    </w:p>
    <w:p w:rsidR="003A7537" w:rsidRDefault="003A7537" w:rsidP="00147C61">
      <w:pPr>
        <w:widowControl w:val="0"/>
        <w:tabs>
          <w:tab w:val="left" w:pos="1310"/>
        </w:tabs>
        <w:suppressAutoHyphens/>
        <w:ind w:left="2057" w:firstLine="21"/>
        <w:jc w:val="center"/>
        <w:rPr>
          <w:sz w:val="24"/>
          <w:szCs w:val="24"/>
        </w:rPr>
      </w:pPr>
    </w:p>
    <w:p w:rsidR="003A7537" w:rsidRDefault="003A7537" w:rsidP="00147C61">
      <w:pPr>
        <w:widowControl w:val="0"/>
        <w:tabs>
          <w:tab w:val="left" w:pos="1310"/>
        </w:tabs>
        <w:suppressAutoHyphens/>
        <w:ind w:left="2057" w:firstLine="21"/>
        <w:jc w:val="center"/>
        <w:rPr>
          <w:sz w:val="24"/>
          <w:szCs w:val="24"/>
        </w:rPr>
      </w:pPr>
    </w:p>
    <w:p w:rsidR="003A7537" w:rsidRDefault="003A7537" w:rsidP="00147C61">
      <w:pPr>
        <w:pStyle w:val="Heading3"/>
        <w:keepNext w:val="0"/>
        <w:widowControl w:val="0"/>
        <w:tabs>
          <w:tab w:val="left" w:pos="1310"/>
        </w:tabs>
        <w:suppressAutoHyphens/>
        <w:jc w:val="center"/>
        <w:rPr>
          <w:b w:val="0"/>
          <w:bCs w:val="0"/>
        </w:rPr>
      </w:pPr>
      <w:r>
        <w:rPr>
          <w:b w:val="0"/>
          <w:bCs w:val="0"/>
        </w:rPr>
        <w:t>ЗАЯВЛЕНИЕ</w:t>
      </w:r>
    </w:p>
    <w:p w:rsidR="003A7537" w:rsidRDefault="003A7537" w:rsidP="00147C61">
      <w:pPr>
        <w:pStyle w:val="BodyText2"/>
        <w:widowControl w:val="0"/>
        <w:tabs>
          <w:tab w:val="left" w:pos="1310"/>
          <w:tab w:val="left" w:pos="1696"/>
        </w:tabs>
        <w:suppressAutoHyphens/>
        <w:jc w:val="center"/>
        <w:rPr>
          <w:sz w:val="20"/>
          <w:szCs w:val="20"/>
        </w:rPr>
      </w:pPr>
      <w:r>
        <w:rPr>
          <w:sz w:val="24"/>
          <w:szCs w:val="24"/>
        </w:rPr>
        <w:t xml:space="preserve">Прошу предоставить мне (моей семье) адресную помощь в виде материальной помощи связи с тем, что____________________________  </w:t>
      </w:r>
      <w:r>
        <w:rPr>
          <w:sz w:val="20"/>
          <w:szCs w:val="20"/>
        </w:rPr>
        <w:t>(перечислить объективные причины, по которым доход семьи ниже величины прожиточного минимума)</w:t>
      </w:r>
    </w:p>
    <w:p w:rsidR="003A7537" w:rsidRDefault="003A7537" w:rsidP="00147C61">
      <w:pPr>
        <w:shd w:val="clear" w:color="auto" w:fill="FFFFFF"/>
        <w:ind w:left="7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с последующим перечислением на лицевой счет кредитного учреждения</w:t>
      </w:r>
    </w:p>
    <w:p w:rsidR="003A7537" w:rsidRDefault="003A7537" w:rsidP="00147C61">
      <w:pPr>
        <w:shd w:val="clear" w:color="auto" w:fill="FFFFFF"/>
        <w:ind w:left="7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_____________________________________________________________________________</w:t>
      </w:r>
    </w:p>
    <w:p w:rsidR="003A7537" w:rsidRDefault="003A7537" w:rsidP="00147C61">
      <w:pPr>
        <w:shd w:val="clear" w:color="auto" w:fill="FFFFFF"/>
        <w:ind w:left="1126"/>
        <w:jc w:val="both"/>
        <w:rPr>
          <w:sz w:val="20"/>
          <w:szCs w:val="20"/>
        </w:rPr>
      </w:pPr>
      <w:r>
        <w:rPr>
          <w:spacing w:val="-1"/>
          <w:sz w:val="24"/>
          <w:szCs w:val="24"/>
        </w:rPr>
        <w:t xml:space="preserve">                                 </w:t>
      </w:r>
      <w:r>
        <w:rPr>
          <w:spacing w:val="-1"/>
        </w:rPr>
        <w:t>(реквизиты кредитного учреждения, № л/счета)</w:t>
      </w:r>
    </w:p>
    <w:p w:rsidR="003A7537" w:rsidRDefault="003A7537" w:rsidP="00147C61">
      <w:pPr>
        <w:shd w:val="clear" w:color="auto" w:fill="FFFFFF"/>
        <w:tabs>
          <w:tab w:val="left" w:leader="underscore" w:pos="6206"/>
        </w:tabs>
        <w:ind w:left="5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или почтовое отделение №</w:t>
      </w:r>
      <w:r>
        <w:rPr>
          <w:sz w:val="24"/>
          <w:szCs w:val="24"/>
        </w:rPr>
        <w:t xml:space="preserve"> ______________________________________________________</w:t>
      </w:r>
    </w:p>
    <w:p w:rsidR="003A7537" w:rsidRDefault="003A7537" w:rsidP="00147C61">
      <w:pPr>
        <w:shd w:val="clear" w:color="auto" w:fill="FFFFFF"/>
        <w:ind w:left="3144"/>
        <w:jc w:val="both"/>
        <w:rPr>
          <w:sz w:val="20"/>
          <w:szCs w:val="20"/>
        </w:rPr>
      </w:pPr>
      <w:r>
        <w:rPr>
          <w:spacing w:val="-1"/>
        </w:rPr>
        <w:t xml:space="preserve">                 (№ почтового отделения)</w:t>
      </w:r>
    </w:p>
    <w:p w:rsidR="003A7537" w:rsidRDefault="003A7537" w:rsidP="00147C61">
      <w:pPr>
        <w:pStyle w:val="BodyText2"/>
        <w:widowControl w:val="0"/>
        <w:tabs>
          <w:tab w:val="left" w:pos="1310"/>
          <w:tab w:val="left" w:pos="1696"/>
        </w:tabs>
        <w:suppressAutoHyphens/>
        <w:jc w:val="center"/>
        <w:rPr>
          <w:sz w:val="20"/>
          <w:szCs w:val="20"/>
        </w:rPr>
      </w:pPr>
    </w:p>
    <w:p w:rsidR="003A7537" w:rsidRDefault="003A7537" w:rsidP="00147C61">
      <w:pPr>
        <w:pStyle w:val="BodyText2"/>
        <w:widowControl w:val="0"/>
        <w:tabs>
          <w:tab w:val="left" w:pos="1310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 заявлению прилагаю:</w:t>
      </w:r>
    </w:p>
    <w:p w:rsidR="003A7537" w:rsidRDefault="003A7537" w:rsidP="00147C61">
      <w:pPr>
        <w:pStyle w:val="BodyText2"/>
        <w:widowControl w:val="0"/>
        <w:tabs>
          <w:tab w:val="left" w:pos="935"/>
          <w:tab w:val="left" w:pos="1310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ab/>
        <w:t>Копию паспорта или иного документа, удостоверяющего мою личность.</w:t>
      </w:r>
    </w:p>
    <w:p w:rsidR="003A7537" w:rsidRDefault="003A7537" w:rsidP="00147C61">
      <w:pPr>
        <w:pStyle w:val="BodyText2"/>
        <w:widowControl w:val="0"/>
        <w:tabs>
          <w:tab w:val="left" w:pos="935"/>
          <w:tab w:val="left" w:pos="1310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ab/>
        <w:t>Сведения о составе, о месте жительства (пребывания) семьи.</w:t>
      </w:r>
    </w:p>
    <w:p w:rsidR="003A7537" w:rsidRDefault="003A7537" w:rsidP="00147C61">
      <w:pPr>
        <w:pStyle w:val="BodyText2"/>
        <w:widowControl w:val="0"/>
        <w:tabs>
          <w:tab w:val="left" w:pos="935"/>
          <w:tab w:val="left" w:pos="1310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sz w:val="24"/>
          <w:szCs w:val="24"/>
        </w:rPr>
        <w:tab/>
        <w:t>Сведения о доходах.</w:t>
      </w:r>
    </w:p>
    <w:p w:rsidR="003A7537" w:rsidRDefault="003A7537" w:rsidP="00147C61">
      <w:pPr>
        <w:pStyle w:val="BodyText2"/>
        <w:widowControl w:val="0"/>
        <w:tabs>
          <w:tab w:val="left" w:pos="935"/>
          <w:tab w:val="left" w:pos="1310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sz w:val="24"/>
          <w:szCs w:val="24"/>
        </w:rPr>
        <w:tab/>
        <w:t>Сведения об имуществе, принадлежащем мне (семье) на праве собственности.</w:t>
      </w:r>
    </w:p>
    <w:p w:rsidR="003A7537" w:rsidRDefault="003A7537" w:rsidP="00147C61">
      <w:pPr>
        <w:pStyle w:val="BodyText2"/>
        <w:widowControl w:val="0"/>
        <w:tabs>
          <w:tab w:val="left" w:pos="935"/>
          <w:tab w:val="left" w:pos="1310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>
        <w:rPr>
          <w:sz w:val="24"/>
          <w:szCs w:val="24"/>
        </w:rPr>
        <w:tab/>
        <w:t>Документы, подтверждающие доходы трудоспособных членов семьи.</w:t>
      </w:r>
    </w:p>
    <w:p w:rsidR="003A7537" w:rsidRDefault="003A7537" w:rsidP="00147C61">
      <w:pPr>
        <w:pStyle w:val="BodyTextIndent2"/>
        <w:tabs>
          <w:tab w:val="left" w:pos="1310"/>
        </w:tabs>
        <w:suppressAutoHyphens/>
        <w:spacing w:before="12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возникновения изменений обязуюсь в течение 10 дней сообщить о них.</w:t>
      </w:r>
    </w:p>
    <w:p w:rsidR="003A7537" w:rsidRDefault="003A7537" w:rsidP="00147C61">
      <w:pPr>
        <w:widowControl w:val="0"/>
        <w:tabs>
          <w:tab w:val="left" w:pos="1310"/>
        </w:tabs>
        <w:suppressAutoHyphens/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Предупрежден(а) об ответственности за представление ложной информации. </w:t>
      </w:r>
    </w:p>
    <w:p w:rsidR="003A7537" w:rsidRDefault="003A7537" w:rsidP="00147C61">
      <w:pPr>
        <w:pStyle w:val="Heading4"/>
        <w:keepNext w:val="0"/>
        <w:widowControl w:val="0"/>
        <w:tabs>
          <w:tab w:val="left" w:pos="1310"/>
        </w:tabs>
        <w:suppressAutoHyphens/>
        <w:jc w:val="both"/>
        <w:rPr>
          <w:sz w:val="24"/>
          <w:szCs w:val="24"/>
        </w:rPr>
      </w:pPr>
    </w:p>
    <w:p w:rsidR="003A7537" w:rsidRDefault="003A7537" w:rsidP="00147C61">
      <w:pPr>
        <w:pStyle w:val="Heading4"/>
        <w:keepNext w:val="0"/>
        <w:widowControl w:val="0"/>
        <w:tabs>
          <w:tab w:val="left" w:pos="131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Приложения на _________ л.</w:t>
      </w:r>
    </w:p>
    <w:p w:rsidR="003A7537" w:rsidRDefault="003A7537" w:rsidP="00147C61">
      <w:pPr>
        <w:rPr>
          <w:sz w:val="20"/>
          <w:szCs w:val="20"/>
        </w:rPr>
      </w:pPr>
    </w:p>
    <w:p w:rsidR="003A7537" w:rsidRDefault="003A7537" w:rsidP="00147C61"/>
    <w:p w:rsidR="003A7537" w:rsidRDefault="003A7537" w:rsidP="00147C61">
      <w:pPr>
        <w:widowControl w:val="0"/>
        <w:tabs>
          <w:tab w:val="left" w:pos="1310"/>
        </w:tabs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«___» ___________ 20___г.           ___________________________________</w:t>
      </w:r>
    </w:p>
    <w:p w:rsidR="003A7537" w:rsidRDefault="003A7537" w:rsidP="00147C61">
      <w:pPr>
        <w:widowControl w:val="0"/>
        <w:tabs>
          <w:tab w:val="left" w:pos="1310"/>
        </w:tabs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(дата подачи заявления)                               (подпись заявителя)</w:t>
      </w:r>
    </w:p>
    <w:p w:rsidR="003A7537" w:rsidRDefault="003A7537" w:rsidP="00147C61">
      <w:pPr>
        <w:pStyle w:val="Heading4"/>
        <w:keepNext w:val="0"/>
        <w:widowControl w:val="0"/>
        <w:tabs>
          <w:tab w:val="left" w:pos="1310"/>
        </w:tabs>
        <w:suppressAutoHyphens/>
        <w:rPr>
          <w:b/>
          <w:bCs/>
          <w:sz w:val="24"/>
          <w:szCs w:val="24"/>
        </w:rPr>
      </w:pPr>
    </w:p>
    <w:p w:rsidR="003A7537" w:rsidRDefault="003A7537" w:rsidP="00147C61">
      <w:pPr>
        <w:pStyle w:val="Heading4"/>
        <w:keepNext w:val="0"/>
        <w:widowControl w:val="0"/>
        <w:tabs>
          <w:tab w:val="left" w:pos="1310"/>
        </w:tabs>
        <w:suppressAutoHyphens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«___» ___________ 20___г.  принял ____________________</w:t>
      </w:r>
    </w:p>
    <w:p w:rsidR="003A7537" w:rsidRDefault="003A7537" w:rsidP="00147C61">
      <w:pPr>
        <w:pStyle w:val="Heading4"/>
        <w:keepNext w:val="0"/>
        <w:widowControl w:val="0"/>
        <w:tabs>
          <w:tab w:val="left" w:pos="1310"/>
        </w:tabs>
        <w:suppressAutoHyphens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</w:t>
      </w:r>
      <w:r>
        <w:rPr>
          <w:sz w:val="24"/>
          <w:szCs w:val="24"/>
        </w:rPr>
        <w:t>(подпись и расшифровка Ф.И.О. лица, принявшего документы)</w:t>
      </w:r>
    </w:p>
    <w:p w:rsidR="003A7537" w:rsidRDefault="003A7537" w:rsidP="00147C61">
      <w:pPr>
        <w:widowControl w:val="0"/>
        <w:tabs>
          <w:tab w:val="left" w:pos="1310"/>
        </w:tabs>
        <w:suppressAutoHyphens/>
        <w:jc w:val="center"/>
        <w:rPr>
          <w:sz w:val="24"/>
          <w:szCs w:val="24"/>
        </w:rPr>
      </w:pPr>
    </w:p>
    <w:p w:rsidR="003A7537" w:rsidRDefault="003A7537" w:rsidP="00147C61">
      <w:pPr>
        <w:widowControl w:val="0"/>
        <w:tabs>
          <w:tab w:val="left" w:pos="1310"/>
        </w:tabs>
        <w:suppressAutoHyphens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Против проверки представленных мной сведений не возражаю.</w:t>
      </w:r>
    </w:p>
    <w:p w:rsidR="003A7537" w:rsidRDefault="003A7537" w:rsidP="00147C61">
      <w:pPr>
        <w:tabs>
          <w:tab w:val="left" w:pos="1310"/>
          <w:tab w:val="left" w:pos="6536"/>
        </w:tabs>
        <w:rPr>
          <w:sz w:val="24"/>
          <w:szCs w:val="24"/>
        </w:rPr>
      </w:pPr>
      <w:r>
        <w:rPr>
          <w:sz w:val="24"/>
          <w:szCs w:val="24"/>
        </w:rPr>
        <w:t xml:space="preserve">      «___» ___________ 20___г. _______________________________________</w:t>
      </w:r>
    </w:p>
    <w:p w:rsidR="003A7537" w:rsidRDefault="003A7537" w:rsidP="00147C61">
      <w:pPr>
        <w:widowControl w:val="0"/>
        <w:tabs>
          <w:tab w:val="left" w:pos="1310"/>
        </w:tabs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(подпись заявителя)</w:t>
      </w:r>
    </w:p>
    <w:tbl>
      <w:tblPr>
        <w:tblpPr w:leftFromText="180" w:rightFromText="180" w:vertAnchor="text" w:horzAnchor="page" w:tblpX="1623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4"/>
        <w:gridCol w:w="4114"/>
      </w:tblGrid>
      <w:tr w:rsidR="003A7537" w:rsidTr="00147C61">
        <w:trPr>
          <w:trHeight w:val="350"/>
        </w:trPr>
        <w:tc>
          <w:tcPr>
            <w:tcW w:w="1604" w:type="dxa"/>
          </w:tcPr>
          <w:p w:rsidR="003A7537" w:rsidRDefault="003A7537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133"/>
                <w:tab w:val="left" w:pos="1310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114" w:type="dxa"/>
            <w:tcBorders>
              <w:top w:val="nil"/>
              <w:bottom w:val="nil"/>
              <w:right w:val="nil"/>
            </w:tcBorders>
            <w:vAlign w:val="center"/>
          </w:tcPr>
          <w:p w:rsidR="003A7537" w:rsidRDefault="003A7537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133"/>
                <w:tab w:val="left" w:pos="1310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№ семьи</w:t>
            </w:r>
          </w:p>
        </w:tc>
      </w:tr>
    </w:tbl>
    <w:p w:rsidR="003A7537" w:rsidRDefault="003A7537" w:rsidP="00147C61">
      <w:pPr>
        <w:widowControl w:val="0"/>
        <w:tabs>
          <w:tab w:val="left" w:pos="0"/>
          <w:tab w:val="left" w:pos="567"/>
          <w:tab w:val="left" w:pos="900"/>
          <w:tab w:val="left" w:pos="1133"/>
          <w:tab w:val="left" w:pos="1310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center"/>
        <w:rPr>
          <w:b/>
          <w:bCs/>
          <w:sz w:val="24"/>
          <w:szCs w:val="24"/>
          <w:vertAlign w:val="superscript"/>
        </w:rPr>
      </w:pPr>
    </w:p>
    <w:p w:rsidR="003A7537" w:rsidRDefault="003A7537" w:rsidP="00147C61">
      <w:pPr>
        <w:rPr>
          <w:sz w:val="24"/>
          <w:szCs w:val="24"/>
        </w:rPr>
      </w:pPr>
    </w:p>
    <w:p w:rsidR="003A7537" w:rsidRDefault="003A7537" w:rsidP="00147C61">
      <w:pPr>
        <w:rPr>
          <w:sz w:val="24"/>
          <w:szCs w:val="24"/>
        </w:rPr>
      </w:pPr>
    </w:p>
    <w:p w:rsidR="003A7537" w:rsidRDefault="003A7537" w:rsidP="00147C61">
      <w:pPr>
        <w:shd w:val="clear" w:color="auto" w:fill="FFFFFF"/>
        <w:tabs>
          <w:tab w:val="left" w:leader="underscore" w:pos="2676"/>
          <w:tab w:val="left" w:leader="underscore" w:pos="3785"/>
          <w:tab w:val="left" w:leader="underscore" w:pos="4320"/>
        </w:tabs>
        <w:ind w:right="288"/>
        <w:jc w:val="center"/>
      </w:pPr>
      <w:r>
        <w:t>Акт</w:t>
      </w:r>
      <w:r>
        <w:br/>
      </w:r>
      <w:r>
        <w:rPr>
          <w:spacing w:val="-3"/>
        </w:rPr>
        <w:t>обследования жилищно-бытовых условий заявителя (семьи)</w:t>
      </w:r>
      <w:r>
        <w:rPr>
          <w:spacing w:val="-3"/>
        </w:rPr>
        <w:br/>
      </w:r>
      <w:r>
        <w:t>от «______»__________________20___г.</w:t>
      </w:r>
    </w:p>
    <w:p w:rsidR="003A7537" w:rsidRDefault="003A7537" w:rsidP="00147C61">
      <w:pPr>
        <w:shd w:val="clear" w:color="auto" w:fill="FFFFFF"/>
        <w:tabs>
          <w:tab w:val="left" w:leader="underscore" w:pos="1649"/>
        </w:tabs>
        <w:ind w:left="127"/>
      </w:pPr>
      <w:r>
        <w:rPr>
          <w:spacing w:val="-9"/>
        </w:rPr>
        <w:t>Ф.И.О.</w:t>
      </w:r>
      <w:r>
        <w:t>______________________________________________________________________</w:t>
      </w:r>
    </w:p>
    <w:p w:rsidR="003A7537" w:rsidRDefault="003A7537" w:rsidP="00147C61">
      <w:pPr>
        <w:shd w:val="clear" w:color="auto" w:fill="FFFFFF"/>
        <w:tabs>
          <w:tab w:val="left" w:leader="underscore" w:pos="3091"/>
          <w:tab w:val="left" w:leader="underscore" w:pos="4644"/>
          <w:tab w:val="left" w:leader="underscore" w:pos="6317"/>
        </w:tabs>
        <w:ind w:left="115"/>
      </w:pPr>
      <w:r>
        <w:rPr>
          <w:spacing w:val="-3"/>
        </w:rPr>
        <w:t>Дата рождения</w:t>
      </w:r>
      <w:r>
        <w:tab/>
        <w:t>___________</w:t>
      </w:r>
      <w:r>
        <w:rPr>
          <w:spacing w:val="-3"/>
        </w:rPr>
        <w:t>паспорт__________№_____________________</w:t>
      </w:r>
    </w:p>
    <w:p w:rsidR="003A7537" w:rsidRDefault="003A7537" w:rsidP="00147C61">
      <w:pPr>
        <w:shd w:val="clear" w:color="auto" w:fill="FFFFFF"/>
        <w:tabs>
          <w:tab w:val="left" w:leader="underscore" w:pos="6317"/>
        </w:tabs>
        <w:ind w:left="115"/>
      </w:pPr>
      <w:r>
        <w:rPr>
          <w:spacing w:val="-20"/>
        </w:rPr>
        <w:t>Выдан_____________________________________________________________________</w:t>
      </w:r>
      <w:r>
        <w:t>______________</w:t>
      </w:r>
    </w:p>
    <w:p w:rsidR="003A7537" w:rsidRDefault="003A7537" w:rsidP="00147C61">
      <w:pPr>
        <w:shd w:val="clear" w:color="auto" w:fill="FFFFFF"/>
        <w:tabs>
          <w:tab w:val="left" w:leader="underscore" w:pos="3434"/>
        </w:tabs>
        <w:ind w:left="108" w:right="-42" w:firstLine="2638"/>
        <w:rPr>
          <w:spacing w:val="-6"/>
        </w:rPr>
      </w:pPr>
      <w:r>
        <w:rPr>
          <w:spacing w:val="-4"/>
        </w:rPr>
        <w:t>(кем, когда)</w:t>
      </w:r>
      <w:r>
        <w:rPr>
          <w:spacing w:val="-4"/>
        </w:rPr>
        <w:br/>
      </w:r>
      <w:r>
        <w:rPr>
          <w:spacing w:val="-6"/>
        </w:rPr>
        <w:t>Адрес, телефон</w:t>
      </w:r>
      <w:r>
        <w:t>______________________________________________________________________</w:t>
      </w:r>
    </w:p>
    <w:p w:rsidR="003A7537" w:rsidRDefault="003A7537" w:rsidP="00147C61">
      <w:pPr>
        <w:shd w:val="clear" w:color="auto" w:fill="FFFFFF"/>
        <w:tabs>
          <w:tab w:val="left" w:leader="underscore" w:pos="3444"/>
        </w:tabs>
        <w:ind w:left="110"/>
      </w:pPr>
      <w:r>
        <w:rPr>
          <w:spacing w:val="-3"/>
        </w:rPr>
        <w:t>Социальная категория</w:t>
      </w:r>
      <w:r>
        <w:tab/>
        <w:t>_________________________________________________</w:t>
      </w:r>
    </w:p>
    <w:p w:rsidR="003A7537" w:rsidRDefault="003A7537" w:rsidP="00147C61">
      <w:pPr>
        <w:shd w:val="clear" w:color="auto" w:fill="FFFFFF"/>
        <w:ind w:left="2393"/>
      </w:pPr>
      <w:r>
        <w:rPr>
          <w:spacing w:val="-3"/>
        </w:rPr>
        <w:t>(пенсионер, инвалид, ветеран труда, и т.д.)</w:t>
      </w:r>
    </w:p>
    <w:p w:rsidR="003A7537" w:rsidRDefault="003A7537" w:rsidP="00147C61">
      <w:pPr>
        <w:shd w:val="clear" w:color="auto" w:fill="FFFFFF"/>
        <w:tabs>
          <w:tab w:val="left" w:leader="underscore" w:pos="6350"/>
        </w:tabs>
        <w:ind w:left="101"/>
      </w:pPr>
      <w:r>
        <w:rPr>
          <w:spacing w:val="-5"/>
        </w:rPr>
        <w:t>Занимаемая площадь</w:t>
      </w:r>
      <w:r>
        <w:t>____________________________________________________________________</w:t>
      </w:r>
    </w:p>
    <w:p w:rsidR="003A7537" w:rsidRDefault="003A7537" w:rsidP="00147C61">
      <w:pPr>
        <w:shd w:val="clear" w:color="auto" w:fill="FFFFFF"/>
        <w:ind w:left="142"/>
        <w:jc w:val="center"/>
        <w:rPr>
          <w:spacing w:val="-3"/>
        </w:rPr>
      </w:pPr>
      <w:r>
        <w:rPr>
          <w:spacing w:val="-3"/>
        </w:rPr>
        <w:t>(уровень благоустройства, кв.м, количество комнат,</w:t>
      </w:r>
    </w:p>
    <w:p w:rsidR="003A7537" w:rsidRDefault="003A7537" w:rsidP="00147C61">
      <w:pPr>
        <w:shd w:val="clear" w:color="auto" w:fill="FFFFFF"/>
        <w:ind w:left="142"/>
        <w:jc w:val="both"/>
        <w:rPr>
          <w:spacing w:val="-3"/>
        </w:rPr>
      </w:pPr>
      <w:r>
        <w:rPr>
          <w:spacing w:val="-3"/>
        </w:rPr>
        <w:t>____________________________________________________________________________</w:t>
      </w:r>
    </w:p>
    <w:p w:rsidR="003A7537" w:rsidRDefault="003A7537" w:rsidP="00147C61">
      <w:pPr>
        <w:shd w:val="clear" w:color="auto" w:fill="FFFFFF"/>
        <w:ind w:left="142"/>
        <w:jc w:val="center"/>
      </w:pPr>
      <w:r>
        <w:t>наличие подсобного хозяйства, огорода)</w:t>
      </w:r>
    </w:p>
    <w:p w:rsidR="003A7537" w:rsidRDefault="003A7537" w:rsidP="00147C61">
      <w:pPr>
        <w:shd w:val="clear" w:color="auto" w:fill="FFFFFF"/>
        <w:ind w:left="142"/>
      </w:pPr>
      <w:r>
        <w:rPr>
          <w:spacing w:val="-6"/>
        </w:rPr>
        <w:t>Наличие льгот________________________________________________________________</w:t>
      </w:r>
    </w:p>
    <w:p w:rsidR="003A7537" w:rsidRDefault="003A7537" w:rsidP="00147C61">
      <w:pPr>
        <w:shd w:val="clear" w:color="auto" w:fill="FFFFFF"/>
        <w:tabs>
          <w:tab w:val="left" w:leader="underscore" w:pos="6290"/>
        </w:tabs>
        <w:ind w:left="91"/>
      </w:pPr>
      <w:r>
        <w:rPr>
          <w:spacing w:val="-5"/>
        </w:rPr>
        <w:t>Квартиросъемщик</w:t>
      </w:r>
      <w:r>
        <w:t>_____________________________________________________________</w:t>
      </w:r>
    </w:p>
    <w:p w:rsidR="003A7537" w:rsidRDefault="003A7537" w:rsidP="00147C61">
      <w:pPr>
        <w:shd w:val="clear" w:color="auto" w:fill="FFFFFF"/>
        <w:ind w:left="94"/>
        <w:rPr>
          <w:spacing w:val="-4"/>
        </w:rPr>
      </w:pPr>
      <w:r>
        <w:rPr>
          <w:spacing w:val="-4"/>
        </w:rPr>
        <w:t>Лица, проживающие совместно</w:t>
      </w:r>
    </w:p>
    <w:tbl>
      <w:tblPr>
        <w:tblW w:w="0" w:type="auto"/>
        <w:tblInd w:w="-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3"/>
        <w:gridCol w:w="2675"/>
        <w:gridCol w:w="1379"/>
        <w:gridCol w:w="1306"/>
        <w:gridCol w:w="2207"/>
        <w:gridCol w:w="1342"/>
      </w:tblGrid>
      <w:tr w:rsidR="003A7537" w:rsidTr="00147C61">
        <w:tc>
          <w:tcPr>
            <w:tcW w:w="573" w:type="dxa"/>
          </w:tcPr>
          <w:p w:rsidR="003A7537" w:rsidRDefault="003A7537">
            <w:pPr>
              <w:tabs>
                <w:tab w:val="left" w:leader="underscore" w:pos="6288"/>
              </w:tabs>
              <w:jc w:val="center"/>
              <w:rPr>
                <w:spacing w:val="-5"/>
              </w:rPr>
            </w:pPr>
            <w:r>
              <w:rPr>
                <w:spacing w:val="-5"/>
              </w:rPr>
              <w:t>№ п/п</w:t>
            </w:r>
          </w:p>
        </w:tc>
        <w:tc>
          <w:tcPr>
            <w:tcW w:w="2675" w:type="dxa"/>
          </w:tcPr>
          <w:p w:rsidR="003A7537" w:rsidRDefault="003A7537">
            <w:pPr>
              <w:tabs>
                <w:tab w:val="left" w:leader="underscore" w:pos="6288"/>
              </w:tabs>
              <w:jc w:val="center"/>
              <w:rPr>
                <w:spacing w:val="-5"/>
              </w:rPr>
            </w:pPr>
            <w:r>
              <w:rPr>
                <w:spacing w:val="-5"/>
              </w:rPr>
              <w:t>Ф.И.О. главы и членов его семьи</w:t>
            </w:r>
          </w:p>
        </w:tc>
        <w:tc>
          <w:tcPr>
            <w:tcW w:w="1379" w:type="dxa"/>
          </w:tcPr>
          <w:p w:rsidR="003A7537" w:rsidRDefault="003A7537">
            <w:pPr>
              <w:tabs>
                <w:tab w:val="left" w:leader="underscore" w:pos="6288"/>
              </w:tabs>
              <w:jc w:val="center"/>
              <w:rPr>
                <w:spacing w:val="-5"/>
              </w:rPr>
            </w:pPr>
            <w:r>
              <w:rPr>
                <w:spacing w:val="-5"/>
              </w:rPr>
              <w:t>Год рождения</w:t>
            </w:r>
          </w:p>
        </w:tc>
        <w:tc>
          <w:tcPr>
            <w:tcW w:w="1306" w:type="dxa"/>
          </w:tcPr>
          <w:p w:rsidR="003A7537" w:rsidRDefault="003A7537">
            <w:pPr>
              <w:tabs>
                <w:tab w:val="left" w:leader="underscore" w:pos="6288"/>
              </w:tabs>
              <w:jc w:val="center"/>
              <w:rPr>
                <w:spacing w:val="-5"/>
              </w:rPr>
            </w:pPr>
            <w:r>
              <w:rPr>
                <w:spacing w:val="-5"/>
              </w:rPr>
              <w:t>Степень родства</w:t>
            </w:r>
          </w:p>
        </w:tc>
        <w:tc>
          <w:tcPr>
            <w:tcW w:w="2207" w:type="dxa"/>
          </w:tcPr>
          <w:p w:rsidR="003A7537" w:rsidRDefault="003A7537">
            <w:pPr>
              <w:tabs>
                <w:tab w:val="left" w:leader="underscore" w:pos="6288"/>
              </w:tabs>
              <w:jc w:val="center"/>
              <w:rPr>
                <w:spacing w:val="-5"/>
              </w:rPr>
            </w:pPr>
            <w:r>
              <w:rPr>
                <w:spacing w:val="-5"/>
              </w:rPr>
              <w:t>Место работы, должность, инвалидность</w:t>
            </w:r>
          </w:p>
        </w:tc>
        <w:tc>
          <w:tcPr>
            <w:tcW w:w="1342" w:type="dxa"/>
          </w:tcPr>
          <w:p w:rsidR="003A7537" w:rsidRDefault="003A7537">
            <w:pPr>
              <w:tabs>
                <w:tab w:val="left" w:leader="underscore" w:pos="6288"/>
              </w:tabs>
              <w:jc w:val="center"/>
              <w:rPr>
                <w:spacing w:val="-5"/>
              </w:rPr>
            </w:pPr>
            <w:r>
              <w:rPr>
                <w:spacing w:val="-5"/>
              </w:rPr>
              <w:t>Размер дохода</w:t>
            </w:r>
          </w:p>
        </w:tc>
      </w:tr>
      <w:tr w:rsidR="003A7537" w:rsidTr="00147C61">
        <w:tc>
          <w:tcPr>
            <w:tcW w:w="573" w:type="dxa"/>
          </w:tcPr>
          <w:p w:rsidR="003A7537" w:rsidRDefault="003A7537">
            <w:pPr>
              <w:tabs>
                <w:tab w:val="left" w:leader="underscore" w:pos="6288"/>
              </w:tabs>
              <w:jc w:val="center"/>
              <w:rPr>
                <w:spacing w:val="-5"/>
              </w:rPr>
            </w:pPr>
            <w:r>
              <w:rPr>
                <w:spacing w:val="-5"/>
              </w:rPr>
              <w:t>1</w:t>
            </w:r>
          </w:p>
        </w:tc>
        <w:tc>
          <w:tcPr>
            <w:tcW w:w="2675" w:type="dxa"/>
          </w:tcPr>
          <w:p w:rsidR="003A7537" w:rsidRDefault="003A7537">
            <w:pPr>
              <w:tabs>
                <w:tab w:val="left" w:leader="underscore" w:pos="6288"/>
              </w:tabs>
              <w:jc w:val="center"/>
              <w:rPr>
                <w:spacing w:val="-5"/>
              </w:rPr>
            </w:pPr>
            <w:r>
              <w:rPr>
                <w:spacing w:val="-5"/>
              </w:rPr>
              <w:t>2</w:t>
            </w:r>
          </w:p>
        </w:tc>
        <w:tc>
          <w:tcPr>
            <w:tcW w:w="1379" w:type="dxa"/>
          </w:tcPr>
          <w:p w:rsidR="003A7537" w:rsidRDefault="003A7537">
            <w:pPr>
              <w:tabs>
                <w:tab w:val="left" w:leader="underscore" w:pos="6288"/>
              </w:tabs>
              <w:jc w:val="center"/>
              <w:rPr>
                <w:spacing w:val="-5"/>
              </w:rPr>
            </w:pPr>
            <w:r>
              <w:rPr>
                <w:spacing w:val="-5"/>
              </w:rPr>
              <w:t>3</w:t>
            </w:r>
          </w:p>
        </w:tc>
        <w:tc>
          <w:tcPr>
            <w:tcW w:w="1306" w:type="dxa"/>
          </w:tcPr>
          <w:p w:rsidR="003A7537" w:rsidRDefault="003A7537">
            <w:pPr>
              <w:tabs>
                <w:tab w:val="left" w:leader="underscore" w:pos="6288"/>
              </w:tabs>
              <w:jc w:val="center"/>
              <w:rPr>
                <w:spacing w:val="-5"/>
              </w:rPr>
            </w:pPr>
            <w:r>
              <w:rPr>
                <w:spacing w:val="-5"/>
              </w:rPr>
              <w:t>4</w:t>
            </w:r>
          </w:p>
        </w:tc>
        <w:tc>
          <w:tcPr>
            <w:tcW w:w="2207" w:type="dxa"/>
          </w:tcPr>
          <w:p w:rsidR="003A7537" w:rsidRDefault="003A7537">
            <w:pPr>
              <w:tabs>
                <w:tab w:val="left" w:leader="underscore" w:pos="6288"/>
              </w:tabs>
              <w:jc w:val="center"/>
              <w:rPr>
                <w:spacing w:val="-5"/>
              </w:rPr>
            </w:pPr>
            <w:r>
              <w:rPr>
                <w:spacing w:val="-5"/>
              </w:rPr>
              <w:t>5</w:t>
            </w:r>
          </w:p>
        </w:tc>
        <w:tc>
          <w:tcPr>
            <w:tcW w:w="1342" w:type="dxa"/>
          </w:tcPr>
          <w:p w:rsidR="003A7537" w:rsidRDefault="003A7537">
            <w:pPr>
              <w:tabs>
                <w:tab w:val="left" w:leader="underscore" w:pos="6288"/>
              </w:tabs>
              <w:jc w:val="center"/>
              <w:rPr>
                <w:spacing w:val="-5"/>
              </w:rPr>
            </w:pPr>
            <w:r>
              <w:rPr>
                <w:spacing w:val="-5"/>
              </w:rPr>
              <w:t>6</w:t>
            </w:r>
          </w:p>
        </w:tc>
      </w:tr>
      <w:tr w:rsidR="003A7537" w:rsidTr="00147C61">
        <w:tc>
          <w:tcPr>
            <w:tcW w:w="573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675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79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06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207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42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</w:tr>
      <w:tr w:rsidR="003A7537" w:rsidTr="00147C61">
        <w:tc>
          <w:tcPr>
            <w:tcW w:w="573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675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79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06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207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42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</w:tr>
      <w:tr w:rsidR="003A7537" w:rsidTr="00147C61">
        <w:tc>
          <w:tcPr>
            <w:tcW w:w="573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675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79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06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207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42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</w:tr>
      <w:tr w:rsidR="003A7537" w:rsidTr="00147C61">
        <w:tc>
          <w:tcPr>
            <w:tcW w:w="573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675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79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06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207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42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</w:tr>
      <w:tr w:rsidR="003A7537" w:rsidTr="00147C61">
        <w:tc>
          <w:tcPr>
            <w:tcW w:w="573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675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79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06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207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42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</w:tr>
      <w:tr w:rsidR="003A7537" w:rsidTr="00147C61">
        <w:tc>
          <w:tcPr>
            <w:tcW w:w="573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675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79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06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207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42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</w:tr>
      <w:tr w:rsidR="003A7537" w:rsidTr="00147C61">
        <w:trPr>
          <w:trHeight w:val="262"/>
        </w:trPr>
        <w:tc>
          <w:tcPr>
            <w:tcW w:w="573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675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79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06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2207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  <w:tc>
          <w:tcPr>
            <w:tcW w:w="1342" w:type="dxa"/>
          </w:tcPr>
          <w:p w:rsidR="003A7537" w:rsidRDefault="003A7537">
            <w:pPr>
              <w:tabs>
                <w:tab w:val="left" w:leader="underscore" w:pos="6288"/>
              </w:tabs>
              <w:rPr>
                <w:spacing w:val="-5"/>
              </w:rPr>
            </w:pPr>
          </w:p>
        </w:tc>
      </w:tr>
    </w:tbl>
    <w:p w:rsidR="003A7537" w:rsidRDefault="003A7537" w:rsidP="00147C61">
      <w:pPr>
        <w:shd w:val="clear" w:color="auto" w:fill="FFFFFF"/>
        <w:tabs>
          <w:tab w:val="left" w:leader="underscore" w:pos="6288"/>
        </w:tabs>
        <w:ind w:left="89"/>
      </w:pPr>
      <w:r>
        <w:rPr>
          <w:spacing w:val="-5"/>
        </w:rPr>
        <w:t>Совокупный доход семьи</w:t>
      </w:r>
      <w:r>
        <w:t>_______________________________________________________</w:t>
      </w:r>
    </w:p>
    <w:p w:rsidR="003A7537" w:rsidRDefault="003A7537" w:rsidP="00147C61">
      <w:pPr>
        <w:shd w:val="clear" w:color="auto" w:fill="FFFFFF"/>
        <w:tabs>
          <w:tab w:val="left" w:leader="underscore" w:pos="6271"/>
        </w:tabs>
        <w:ind w:left="48"/>
      </w:pPr>
      <w:r>
        <w:rPr>
          <w:spacing w:val="-4"/>
        </w:rPr>
        <w:t>Среднедушевой доход семьи  ___</w:t>
      </w:r>
      <w:r>
        <w:t>__________________________________________________________________________</w:t>
      </w:r>
    </w:p>
    <w:p w:rsidR="003A7537" w:rsidRDefault="003A7537" w:rsidP="00147C61">
      <w:pPr>
        <w:shd w:val="clear" w:color="auto" w:fill="FFFFFF"/>
        <w:tabs>
          <w:tab w:val="left" w:leader="underscore" w:pos="3478"/>
          <w:tab w:val="left" w:leader="underscore" w:pos="6271"/>
        </w:tabs>
        <w:ind w:left="43"/>
      </w:pPr>
      <w:r>
        <w:rPr>
          <w:spacing w:val="-4"/>
        </w:rPr>
        <w:t>Дети, живущие отдельно</w:t>
      </w:r>
      <w:r>
        <w:tab/>
        <w:t>________________________________________________</w:t>
      </w:r>
    </w:p>
    <w:p w:rsidR="003A7537" w:rsidRDefault="003A7537" w:rsidP="00147C61">
      <w:pPr>
        <w:shd w:val="clear" w:color="auto" w:fill="FFFFFF"/>
        <w:tabs>
          <w:tab w:val="left" w:leader="underscore" w:pos="3478"/>
          <w:tab w:val="left" w:leader="underscore" w:pos="6271"/>
        </w:tabs>
        <w:ind w:left="43"/>
      </w:pPr>
      <w:r>
        <w:tab/>
        <w:t>________________________________________________</w:t>
      </w:r>
    </w:p>
    <w:p w:rsidR="003A7537" w:rsidRDefault="003A7537" w:rsidP="00147C61">
      <w:pPr>
        <w:shd w:val="clear" w:color="auto" w:fill="FFFFFF"/>
        <w:ind w:left="1769" w:hanging="1570"/>
      </w:pPr>
      <w:r>
        <w:rPr>
          <w:spacing w:val="-4"/>
        </w:rPr>
        <w:t xml:space="preserve">                         (Ф.И.О., степень родства, место жительства, год рождения, род занятий, </w:t>
      </w:r>
      <w:r>
        <w:t>доход, какую помощь оказывают)</w:t>
      </w:r>
    </w:p>
    <w:p w:rsidR="003A7537" w:rsidRDefault="003A7537" w:rsidP="00147C61">
      <w:pPr>
        <w:shd w:val="clear" w:color="auto" w:fill="FFFFFF"/>
        <w:tabs>
          <w:tab w:val="left" w:leader="underscore" w:pos="6257"/>
        </w:tabs>
        <w:ind w:left="31"/>
      </w:pPr>
      <w:r>
        <w:rPr>
          <w:spacing w:val="-4"/>
        </w:rPr>
        <w:t>Вопрос, с которым обратился заявитель ______________________________________________________________________________________________________</w:t>
      </w:r>
      <w:r>
        <w:t>____________________________________________________</w:t>
      </w:r>
    </w:p>
    <w:p w:rsidR="003A7537" w:rsidRDefault="003A7537" w:rsidP="00147C61">
      <w:pPr>
        <w:shd w:val="clear" w:color="auto" w:fill="FFFFFF"/>
        <w:tabs>
          <w:tab w:val="left" w:leader="underscore" w:pos="6266"/>
        </w:tabs>
        <w:ind w:left="23"/>
      </w:pPr>
      <w:r>
        <w:rPr>
          <w:spacing w:val="-3"/>
        </w:rPr>
        <w:t>Выводы по результатам обследования ______________________________________________________________________</w:t>
      </w:r>
      <w:r>
        <w:t>___________________________________________________________________________________</w:t>
      </w:r>
    </w:p>
    <w:p w:rsidR="003A7537" w:rsidRDefault="003A7537" w:rsidP="00147C61">
      <w:pPr>
        <w:shd w:val="clear" w:color="auto" w:fill="FFFFFF"/>
        <w:ind w:left="17"/>
        <w:rPr>
          <w:spacing w:val="-5"/>
        </w:rPr>
      </w:pPr>
      <w:r>
        <w:rPr>
          <w:spacing w:val="-5"/>
        </w:rPr>
        <w:t>Акт составили:</w:t>
      </w:r>
    </w:p>
    <w:p w:rsidR="003A7537" w:rsidRDefault="003A7537" w:rsidP="00147C61">
      <w:pPr>
        <w:shd w:val="clear" w:color="auto" w:fill="FFFFFF"/>
        <w:ind w:left="17"/>
        <w:rPr>
          <w:spacing w:val="-5"/>
        </w:rPr>
      </w:pPr>
      <w:r>
        <w:rPr>
          <w:spacing w:val="-5"/>
        </w:rPr>
        <w:t xml:space="preserve">________________________________                     ______________________                 </w:t>
      </w:r>
    </w:p>
    <w:p w:rsidR="003A7537" w:rsidRDefault="003A7537" w:rsidP="00147C61">
      <w:pPr>
        <w:shd w:val="clear" w:color="auto" w:fill="FFFFFF"/>
        <w:ind w:left="17"/>
      </w:pPr>
      <w:r>
        <w:t xml:space="preserve">                      (должность)                                                      (подпись)                                                    (Ф.И.О.)</w:t>
      </w:r>
    </w:p>
    <w:p w:rsidR="003A7537" w:rsidRDefault="003A7537" w:rsidP="00147C61">
      <w:pPr>
        <w:shd w:val="clear" w:color="auto" w:fill="FFFFFF"/>
        <w:ind w:left="17"/>
        <w:rPr>
          <w:spacing w:val="-5"/>
        </w:rPr>
      </w:pPr>
      <w:r>
        <w:rPr>
          <w:spacing w:val="-5"/>
        </w:rPr>
        <w:t xml:space="preserve">________________________________________      _______________________            </w:t>
      </w:r>
    </w:p>
    <w:p w:rsidR="003A7537" w:rsidRDefault="003A7537" w:rsidP="00147C61">
      <w:pPr>
        <w:shd w:val="clear" w:color="auto" w:fill="FFFFFF"/>
        <w:ind w:left="17"/>
      </w:pPr>
      <w:r>
        <w:t xml:space="preserve">                      (должность)                                                       (подпись)                                                  (Ф.И.О.)</w:t>
      </w:r>
    </w:p>
    <w:p w:rsidR="003A7537" w:rsidRDefault="003A7537" w:rsidP="00147C61">
      <w:pPr>
        <w:shd w:val="clear" w:color="auto" w:fill="FFFFFF"/>
        <w:ind w:left="17"/>
        <w:rPr>
          <w:spacing w:val="-5"/>
        </w:rPr>
      </w:pPr>
      <w:r>
        <w:rPr>
          <w:spacing w:val="-5"/>
        </w:rPr>
        <w:t xml:space="preserve">_______________________________________      _______________________               </w:t>
      </w:r>
    </w:p>
    <w:p w:rsidR="003A7537" w:rsidRDefault="003A7537" w:rsidP="00147C61">
      <w:pPr>
        <w:shd w:val="clear" w:color="auto" w:fill="FFFFFF"/>
        <w:ind w:left="17"/>
      </w:pPr>
      <w:r>
        <w:t xml:space="preserve">                      (должность)                                                        (подпись)                                                   (Ф.И.О.)</w:t>
      </w:r>
    </w:p>
    <w:p w:rsidR="003A7537" w:rsidRDefault="003A7537" w:rsidP="00147C61">
      <w:pPr>
        <w:shd w:val="clear" w:color="auto" w:fill="FFFFFF"/>
        <w:tabs>
          <w:tab w:val="left" w:leader="underscore" w:pos="566"/>
          <w:tab w:val="left" w:leader="underscore" w:pos="1867"/>
          <w:tab w:val="left" w:leader="underscore" w:pos="2251"/>
        </w:tabs>
        <w:ind w:left="48"/>
      </w:pPr>
      <w:r>
        <w:t xml:space="preserve"> «____»________________</w:t>
      </w:r>
      <w:r>
        <w:rPr>
          <w:spacing w:val="-10"/>
        </w:rPr>
        <w:t>20</w:t>
      </w:r>
      <w:r>
        <w:t>_____</w:t>
      </w:r>
      <w:r>
        <w:rPr>
          <w:spacing w:val="-12"/>
        </w:rPr>
        <w:t>г.</w:t>
      </w:r>
    </w:p>
    <w:p w:rsidR="003A7537" w:rsidRDefault="003A7537" w:rsidP="00147C61">
      <w:pPr>
        <w:shd w:val="clear" w:color="auto" w:fill="FFFFFF"/>
        <w:rPr>
          <w:spacing w:val="-4"/>
        </w:rPr>
      </w:pPr>
      <w:r>
        <w:rPr>
          <w:spacing w:val="-4"/>
        </w:rPr>
        <w:t>Правильность сведений, внесенных в настоящий акт, подтверждаю:</w:t>
      </w:r>
    </w:p>
    <w:p w:rsidR="003A7537" w:rsidRDefault="003A7537" w:rsidP="00147C61">
      <w:pPr>
        <w:shd w:val="clear" w:color="auto" w:fill="FFFFFF"/>
      </w:pPr>
      <w:r>
        <w:t>«____»________________</w:t>
      </w:r>
      <w:r>
        <w:rPr>
          <w:spacing w:val="-11"/>
        </w:rPr>
        <w:t>20__</w:t>
      </w:r>
      <w:r>
        <w:t>___</w:t>
      </w:r>
      <w:r>
        <w:rPr>
          <w:spacing w:val="-12"/>
        </w:rPr>
        <w:t>г.</w:t>
      </w:r>
      <w:r>
        <w:rPr>
          <w:rFonts w:ascii="Arial"/>
        </w:rPr>
        <w:tab/>
      </w:r>
      <w:r>
        <w:rPr>
          <w:rFonts w:ascii="Arial" w:eastAsia="Times New Roman" w:cs="Arial"/>
        </w:rPr>
        <w:t xml:space="preserve">        </w:t>
      </w:r>
      <w:r>
        <w:t xml:space="preserve">                         </w:t>
      </w:r>
      <w:r w:rsidRPr="00147C61">
        <w:t xml:space="preserve">       </w:t>
      </w:r>
      <w:r>
        <w:t xml:space="preserve"> _______________________</w:t>
      </w:r>
    </w:p>
    <w:p w:rsidR="003A7537" w:rsidRDefault="003A7537" w:rsidP="00147C61">
      <w:pPr>
        <w:shd w:val="clear" w:color="auto" w:fill="FFFFFF"/>
        <w:jc w:val="center"/>
        <w:rPr>
          <w:b/>
          <w:bCs/>
        </w:rPr>
      </w:pPr>
      <w:r>
        <w:rPr>
          <w:spacing w:val="-4"/>
        </w:rPr>
        <w:t xml:space="preserve">                                                                                             (подпись заявителя)  </w:t>
      </w:r>
    </w:p>
    <w:p w:rsidR="003A7537" w:rsidRDefault="003A7537" w:rsidP="00147C61">
      <w:pPr>
        <w:tabs>
          <w:tab w:val="left" w:pos="2355"/>
        </w:tabs>
        <w:jc w:val="right"/>
        <w:rPr>
          <w:b/>
          <w:bCs/>
          <w:sz w:val="24"/>
          <w:szCs w:val="24"/>
          <w:u w:val="single"/>
        </w:rPr>
      </w:pPr>
    </w:p>
    <w:p w:rsidR="003A7537" w:rsidRDefault="003A7537" w:rsidP="00147C61">
      <w:pPr>
        <w:shd w:val="clear" w:color="auto" w:fill="FFFFFF"/>
        <w:spacing w:before="10"/>
        <w:ind w:left="1699"/>
        <w:jc w:val="center"/>
        <w:rPr>
          <w:b/>
          <w:bCs/>
          <w:color w:val="000000"/>
          <w:spacing w:val="3"/>
          <w:sz w:val="24"/>
          <w:szCs w:val="24"/>
        </w:rPr>
      </w:pPr>
    </w:p>
    <w:p w:rsidR="003A7537" w:rsidRDefault="003A7537" w:rsidP="00147C61">
      <w:pPr>
        <w:shd w:val="clear" w:color="auto" w:fill="FFFFFF"/>
        <w:spacing w:before="10"/>
        <w:ind w:left="1699"/>
        <w:rPr>
          <w:b/>
          <w:bCs/>
          <w:color w:val="000000"/>
          <w:spacing w:val="3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 xml:space="preserve">     СВЕДЕНИЯ О ПРАВАХ СОБСТВЕННОСТИ</w:t>
      </w:r>
    </w:p>
    <w:p w:rsidR="003A7537" w:rsidRDefault="003A7537" w:rsidP="00147C61">
      <w:pPr>
        <w:shd w:val="clear" w:color="auto" w:fill="FFFFFF"/>
        <w:spacing w:before="250"/>
        <w:ind w:left="1276" w:firstLine="61"/>
        <w:jc w:val="center"/>
        <w:rPr>
          <w:sz w:val="24"/>
          <w:szCs w:val="24"/>
        </w:rPr>
      </w:pPr>
      <w:r>
        <w:rPr>
          <w:sz w:val="24"/>
          <w:szCs w:val="24"/>
        </w:rPr>
        <w:t>(в соответствии с Постановлением правительства РФ «О перечне видов доходов,  учитываемых при расчете      среднедушевого дохода семьи и дохода одиноко проживающего гражданина для оказания им государственной   социальной помощи» от 20.08.03 г. № 512)</w:t>
      </w:r>
    </w:p>
    <w:p w:rsidR="003A7537" w:rsidRDefault="003A7537" w:rsidP="00147C61">
      <w:pPr>
        <w:shd w:val="clear" w:color="auto" w:fill="FFFFFF"/>
        <w:tabs>
          <w:tab w:val="center" w:pos="5172"/>
        </w:tabs>
        <w:ind w:left="1243"/>
        <w:rPr>
          <w:color w:val="000000"/>
          <w:spacing w:val="-3"/>
          <w:sz w:val="24"/>
          <w:szCs w:val="24"/>
          <w:lang w:val="en-US"/>
        </w:rPr>
      </w:pPr>
      <w:r>
        <w:rPr>
          <w:noProof/>
          <w:lang w:eastAsia="ru-RU"/>
        </w:rPr>
        <w:pict>
          <v:rect id="_x0000_s1026" style="position:absolute;left:0;text-align:left;margin-left:35.9pt;margin-top:31.9pt;width:1in;height:24pt;z-index:251658240" strokeweight="1.5pt"/>
        </w:pict>
      </w:r>
      <w:r>
        <w:rPr>
          <w:color w:val="000000"/>
          <w:spacing w:val="-3"/>
          <w:sz w:val="24"/>
          <w:szCs w:val="24"/>
        </w:rPr>
        <w:t xml:space="preserve">                     Регистрационный № семьи</w:t>
      </w:r>
      <w:r>
        <w:rPr>
          <w:color w:val="000000"/>
          <w:spacing w:val="-3"/>
          <w:sz w:val="24"/>
          <w:szCs w:val="24"/>
        </w:rPr>
        <w:tab/>
      </w:r>
    </w:p>
    <w:p w:rsidR="003A7537" w:rsidRDefault="003A7537" w:rsidP="00147C61">
      <w:pPr>
        <w:shd w:val="clear" w:color="auto" w:fill="FFFFFF"/>
        <w:tabs>
          <w:tab w:val="center" w:pos="5172"/>
        </w:tabs>
        <w:spacing w:before="653"/>
        <w:ind w:left="1243"/>
        <w:rPr>
          <w:sz w:val="24"/>
          <w:szCs w:val="24"/>
          <w:lang w:val="en-US"/>
        </w:rPr>
      </w:pPr>
    </w:p>
    <w:tbl>
      <w:tblPr>
        <w:tblW w:w="0" w:type="auto"/>
        <w:tblInd w:w="-2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6096"/>
      </w:tblGrid>
      <w:tr w:rsidR="003A7537" w:rsidTr="00147C61">
        <w:trPr>
          <w:trHeight w:hRule="exact" w:val="80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 w:rsidP="00147C61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Жилье на праве собственности</w:t>
            </w:r>
          </w:p>
          <w:p w:rsidR="003A7537" w:rsidRDefault="003A7537">
            <w:pPr>
              <w:shd w:val="clear" w:color="auto" w:fill="FFFFFF"/>
              <w:ind w:left="20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(отметьте « + »)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7537" w:rsidTr="00147C61">
        <w:trPr>
          <w:trHeight w:hRule="exact" w:val="45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ind w:left="262"/>
              <w:rPr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а) отдельная квартира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7537" w:rsidTr="00147C61">
        <w:trPr>
          <w:trHeight w:hRule="exact" w:val="49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ind w:left="14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б) частный дом (часть дома)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7537" w:rsidTr="00147C61">
        <w:trPr>
          <w:trHeight w:hRule="exact" w:val="46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ind w:left="669" w:hanging="55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в) другое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7537" w:rsidTr="00147C61">
        <w:trPr>
          <w:trHeight w:hRule="exact" w:val="67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ind w:left="91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Вид отопления (печное, центральное)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7537" w:rsidTr="00147C61">
        <w:trPr>
          <w:trHeight w:hRule="exact" w:val="58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ind w:left="41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2. Имущество на праве собственности</w:t>
            </w:r>
          </w:p>
          <w:p w:rsidR="003A7537" w:rsidRDefault="003A7537">
            <w:pPr>
              <w:shd w:val="clear" w:color="auto" w:fill="FFFFFF"/>
              <w:ind w:left="4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(отметьте « + »)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7537" w:rsidTr="00147C61">
        <w:trPr>
          <w:trHeight w:hRule="exact" w:val="43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дача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7537" w:rsidTr="00147C61">
        <w:trPr>
          <w:trHeight w:hRule="exact" w:val="46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гараж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7537" w:rsidTr="00147C61">
        <w:trPr>
          <w:trHeight w:hRule="exact" w:val="82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ind w:left="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транспортное средство (указать какое)</w:t>
            </w:r>
          </w:p>
          <w:p w:rsidR="003A7537" w:rsidRDefault="003A7537">
            <w:pPr>
              <w:shd w:val="clear" w:color="auto" w:fill="FFFFFF"/>
              <w:ind w:left="17"/>
              <w:rPr>
                <w:color w:val="000000"/>
                <w:sz w:val="24"/>
                <w:szCs w:val="24"/>
              </w:rPr>
            </w:pPr>
          </w:p>
          <w:p w:rsidR="003A7537" w:rsidRDefault="003A7537">
            <w:pPr>
              <w:shd w:val="clear" w:color="auto" w:fill="FFFFFF"/>
              <w:ind w:left="17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7537" w:rsidTr="00147C61">
        <w:trPr>
          <w:trHeight w:hRule="exact" w:val="94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spacing w:line="293" w:lineRule="exact"/>
              <w:ind w:right="281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3. Земельный участок </w:t>
            </w:r>
            <w:r>
              <w:rPr>
                <w:color w:val="000000"/>
                <w:sz w:val="24"/>
                <w:szCs w:val="24"/>
              </w:rPr>
              <w:t>(приусадебный, садово-огородный...) - кол-во соток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7537" w:rsidTr="00147C61">
        <w:trPr>
          <w:trHeight w:hRule="exact" w:val="129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 w:rsidP="00147C61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ind w:right="28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Подсобное хозяйство</w:t>
            </w:r>
          </w:p>
          <w:p w:rsidR="003A7537" w:rsidRDefault="003A7537">
            <w:pPr>
              <w:shd w:val="clear" w:color="auto" w:fill="FFFFFF"/>
              <w:spacing w:line="293" w:lineRule="exact"/>
              <w:ind w:right="28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-домашняя птица</w:t>
            </w:r>
          </w:p>
          <w:p w:rsidR="003A7537" w:rsidRDefault="003A7537">
            <w:pPr>
              <w:shd w:val="clear" w:color="auto" w:fill="FFFFFF"/>
              <w:spacing w:line="293" w:lineRule="exact"/>
              <w:ind w:right="28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-КРС</w:t>
            </w:r>
          </w:p>
          <w:p w:rsidR="003A7537" w:rsidRDefault="003A7537">
            <w:pPr>
              <w:shd w:val="clear" w:color="auto" w:fill="FFFFFF"/>
              <w:spacing w:line="293" w:lineRule="exact"/>
              <w:ind w:right="28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-другое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537" w:rsidRDefault="003A753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3A7537" w:rsidRDefault="003A7537" w:rsidP="00147C61">
      <w:pPr>
        <w:shd w:val="clear" w:color="auto" w:fill="FFFFFF"/>
        <w:spacing w:before="523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                                 Подпись заявителя:_____________________</w:t>
      </w:r>
    </w:p>
    <w:p w:rsidR="003A7537" w:rsidRDefault="003A7537" w:rsidP="00147C61">
      <w:pPr>
        <w:tabs>
          <w:tab w:val="left" w:pos="2355"/>
        </w:tabs>
        <w:jc w:val="right"/>
        <w:rPr>
          <w:b/>
          <w:bCs/>
          <w:sz w:val="24"/>
          <w:szCs w:val="24"/>
          <w:u w:val="single"/>
        </w:rPr>
      </w:pPr>
    </w:p>
    <w:p w:rsidR="003A7537" w:rsidRDefault="003A7537" w:rsidP="00147C61">
      <w:pPr>
        <w:tabs>
          <w:tab w:val="left" w:pos="2355"/>
        </w:tabs>
        <w:jc w:val="right"/>
        <w:rPr>
          <w:b/>
          <w:bCs/>
          <w:sz w:val="24"/>
          <w:szCs w:val="24"/>
          <w:u w:val="single"/>
        </w:rPr>
      </w:pPr>
    </w:p>
    <w:p w:rsidR="003A7537" w:rsidRDefault="003A7537" w:rsidP="00147C6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МУНИЦИПАЛЬНОЕ КАЗЁННОЕ УЧРЕЖДЕНИЕ </w:t>
      </w:r>
    </w:p>
    <w:p w:rsidR="003A7537" w:rsidRDefault="003A7537" w:rsidP="00147C6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«СОЦИАЛЬНО-РЕАБИЛИТАЦИОННЫЙ ЦЕНТР ДЛЯ НЕСОВЕРШЕННОЛЕТНИХ» </w:t>
      </w:r>
    </w:p>
    <w:p w:rsidR="003A7537" w:rsidRDefault="003A7537" w:rsidP="00147C61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652240, Кемеровская область, пгт Тяжинский, ул. Коммунистическая, 3а</w:t>
      </w:r>
    </w:p>
    <w:p w:rsidR="003A7537" w:rsidRDefault="003A7537" w:rsidP="00147C61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тел. 8-38449-2-96-72, факс 8-38449-2-84-58 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</w:t>
      </w:r>
      <w:r>
        <w:rPr>
          <w:color w:val="262626"/>
          <w:sz w:val="24"/>
          <w:szCs w:val="24"/>
          <w:lang w:val="en-US"/>
        </w:rPr>
        <w:t>il</w:t>
      </w:r>
      <w:r>
        <w:rPr>
          <w:color w:val="262626"/>
          <w:sz w:val="24"/>
          <w:szCs w:val="24"/>
        </w:rPr>
        <w:t xml:space="preserve">: </w:t>
      </w:r>
      <w:hyperlink r:id="rId6" w:history="1">
        <w:r>
          <w:rPr>
            <w:rStyle w:val="Hyperlink"/>
            <w:color w:val="262626"/>
            <w:sz w:val="24"/>
            <w:szCs w:val="24"/>
            <w:lang w:val="en-US"/>
          </w:rPr>
          <w:t>cscf</w:t>
        </w:r>
        <w:r>
          <w:rPr>
            <w:rStyle w:val="Hyperlink"/>
            <w:color w:val="262626"/>
            <w:sz w:val="24"/>
            <w:szCs w:val="24"/>
          </w:rPr>
          <w:t>@</w:t>
        </w:r>
        <w:r>
          <w:rPr>
            <w:rStyle w:val="Hyperlink"/>
            <w:color w:val="262626"/>
            <w:sz w:val="24"/>
            <w:szCs w:val="24"/>
            <w:lang w:val="en-US"/>
          </w:rPr>
          <w:t>mail</w:t>
        </w:r>
        <w:r>
          <w:rPr>
            <w:rStyle w:val="Hyperlink"/>
            <w:color w:val="262626"/>
            <w:sz w:val="24"/>
            <w:szCs w:val="24"/>
          </w:rPr>
          <w:t>.</w:t>
        </w:r>
        <w:r>
          <w:rPr>
            <w:rStyle w:val="Hyperlink"/>
            <w:color w:val="262626"/>
            <w:sz w:val="24"/>
            <w:szCs w:val="24"/>
            <w:lang w:val="en-US"/>
          </w:rPr>
          <w:t>ru</w:t>
        </w:r>
      </w:hyperlink>
    </w:p>
    <w:p w:rsidR="003A7537" w:rsidRDefault="003A7537" w:rsidP="00147C61">
      <w:pPr>
        <w:pStyle w:val="Header"/>
        <w:jc w:val="center"/>
        <w:rPr>
          <w:rFonts w:ascii="Times New Roman" w:hAnsi="Times New Roman" w:cs="Times New Roman"/>
          <w:sz w:val="24"/>
          <w:szCs w:val="24"/>
        </w:rPr>
      </w:pPr>
    </w:p>
    <w:p w:rsidR="003A7537" w:rsidRDefault="003A7537" w:rsidP="00147C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7537" w:rsidRDefault="003A7537" w:rsidP="00147C6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</w:p>
    <w:p w:rsidR="003A7537" w:rsidRDefault="003A7537" w:rsidP="00147C61">
      <w:pPr>
        <w:jc w:val="center"/>
        <w:rPr>
          <w:sz w:val="24"/>
          <w:szCs w:val="24"/>
        </w:rPr>
      </w:pPr>
      <w:r>
        <w:rPr>
          <w:sz w:val="24"/>
          <w:szCs w:val="24"/>
        </w:rPr>
        <w:t>о согласии (несогласии) на обработку персональных данных</w:t>
      </w:r>
    </w:p>
    <w:p w:rsidR="003A7537" w:rsidRDefault="003A7537" w:rsidP="00147C61">
      <w:pPr>
        <w:jc w:val="center"/>
        <w:rPr>
          <w:sz w:val="24"/>
          <w:szCs w:val="24"/>
        </w:rPr>
      </w:pPr>
    </w:p>
    <w:p w:rsidR="003A7537" w:rsidRDefault="003A7537" w:rsidP="00147C6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3A7537" w:rsidRDefault="003A7537" w:rsidP="00147C61">
      <w:pPr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отчество)</w:t>
      </w:r>
    </w:p>
    <w:p w:rsidR="003A7537" w:rsidRDefault="003A7537" w:rsidP="00147C61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1.Статус: получатель, член семьи, иное лицо (нужное подчеркнуть) </w:t>
      </w:r>
    </w:p>
    <w:p w:rsidR="003A7537" w:rsidRDefault="003A7537" w:rsidP="00147C61">
      <w:pPr>
        <w:rPr>
          <w:sz w:val="24"/>
          <w:szCs w:val="24"/>
        </w:rPr>
      </w:pPr>
      <w:r>
        <w:rPr>
          <w:sz w:val="24"/>
          <w:szCs w:val="24"/>
        </w:rPr>
        <w:t>1.1. Дата рождения _____________________________________________</w:t>
      </w:r>
    </w:p>
    <w:p w:rsidR="003A7537" w:rsidRDefault="003A7537" w:rsidP="00147C6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(число, месяц, год)</w:t>
      </w:r>
    </w:p>
    <w:p w:rsidR="003A7537" w:rsidRDefault="003A7537" w:rsidP="00147C61">
      <w:pPr>
        <w:rPr>
          <w:sz w:val="24"/>
          <w:szCs w:val="24"/>
        </w:rPr>
      </w:pPr>
      <w:r>
        <w:rPr>
          <w:sz w:val="24"/>
          <w:szCs w:val="24"/>
        </w:rPr>
        <w:t>1.2. Документ, удостоверяющий личность______________________________________________________________________</w:t>
      </w:r>
    </w:p>
    <w:p w:rsidR="003A7537" w:rsidRDefault="003A7537" w:rsidP="00147C61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(наименование, серия и номер)</w:t>
      </w:r>
    </w:p>
    <w:p w:rsidR="003A7537" w:rsidRDefault="003A7537" w:rsidP="00147C61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3A7537" w:rsidRDefault="003A7537" w:rsidP="00147C61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(кем выдан, дата выдачи)</w:t>
      </w:r>
    </w:p>
    <w:p w:rsidR="003A7537" w:rsidRDefault="003A7537" w:rsidP="00147C61">
      <w:pPr>
        <w:spacing w:after="120"/>
        <w:rPr>
          <w:sz w:val="24"/>
          <w:szCs w:val="24"/>
        </w:rPr>
      </w:pPr>
      <w:r>
        <w:rPr>
          <w:sz w:val="24"/>
          <w:szCs w:val="24"/>
        </w:rPr>
        <w:t>1.3. Адрес места жительства (пребывания)_________________________________________________________ тел._____</w:t>
      </w:r>
    </w:p>
    <w:p w:rsidR="003A7537" w:rsidRDefault="003A7537" w:rsidP="00147C61">
      <w:pPr>
        <w:jc w:val="both"/>
        <w:rPr>
          <w:sz w:val="24"/>
          <w:szCs w:val="24"/>
        </w:rPr>
      </w:pPr>
      <w:r>
        <w:rPr>
          <w:sz w:val="24"/>
          <w:szCs w:val="24"/>
        </w:rPr>
        <w:t>2. Сведения о социальном, имущественном положении, образовании, профессии, доходах, другая информация (указать при необходимости)________________________________________________________________</w:t>
      </w:r>
    </w:p>
    <w:p w:rsidR="003A7537" w:rsidRDefault="003A7537" w:rsidP="00147C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3A7537" w:rsidRDefault="003A7537" w:rsidP="00147C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_____________согласие в соответствии с Федеральным законом от 27.07.2006 г. </w:t>
      </w:r>
    </w:p>
    <w:p w:rsidR="003A7537" w:rsidRDefault="003A7537" w:rsidP="00147C6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(даю/не даю)</w:t>
      </w:r>
    </w:p>
    <w:p w:rsidR="003A7537" w:rsidRDefault="003A7537" w:rsidP="00147C61">
      <w:pPr>
        <w:jc w:val="both"/>
        <w:rPr>
          <w:sz w:val="24"/>
          <w:szCs w:val="24"/>
        </w:rPr>
      </w:pPr>
      <w:r>
        <w:rPr>
          <w:sz w:val="24"/>
          <w:szCs w:val="24"/>
        </w:rPr>
        <w:t>№ 152-ФЗ  «О персональных данных» муниципальному казённому учреждению «Социально-реабилитационный  центр для несовершеннолетних» на обработку (включая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моих персональных данных (данных опекаемого), указанных в настоящем заявлении.</w:t>
      </w:r>
    </w:p>
    <w:p w:rsidR="003A7537" w:rsidRDefault="003A7537" w:rsidP="00147C61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___________________дается с тем, что мои персональные данные будут использоваться</w:t>
      </w:r>
    </w:p>
    <w:p w:rsidR="003A7537" w:rsidRDefault="003A7537" w:rsidP="00147C6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(согласие, не согласие)</w:t>
      </w:r>
    </w:p>
    <w:p w:rsidR="003A7537" w:rsidRDefault="003A7537" w:rsidP="00147C61">
      <w:pPr>
        <w:jc w:val="both"/>
        <w:rPr>
          <w:sz w:val="24"/>
          <w:szCs w:val="24"/>
        </w:rPr>
      </w:pPr>
      <w:r>
        <w:rPr>
          <w:sz w:val="24"/>
          <w:szCs w:val="24"/>
        </w:rPr>
        <w:t>в целях реализации моих прав на меры социальной поддержки, субсидии на оплату жилищно-коммунальных услуг, пенсии Кемеровской области, пособия, денежные выплаты, компенсации, государственную социальную помощь, получение путевок на санаторно-курортное лечение, оздоровительный отдых, справки для получения государственной социальной стипендии и другие справки, денежные выплаты _____________________________________________________________________________</w:t>
      </w:r>
    </w:p>
    <w:p w:rsidR="003A7537" w:rsidRDefault="003A7537" w:rsidP="00147C61">
      <w:pPr>
        <w:jc w:val="both"/>
        <w:rPr>
          <w:sz w:val="24"/>
          <w:szCs w:val="24"/>
        </w:rPr>
      </w:pPr>
      <w:r>
        <w:rPr>
          <w:sz w:val="24"/>
          <w:szCs w:val="24"/>
        </w:rPr>
        <w:t>(нужное подчеркнуть и (или) указать дополнительные социальные гарантии)</w:t>
      </w:r>
    </w:p>
    <w:p w:rsidR="003A7537" w:rsidRDefault="003A7537" w:rsidP="00147C61">
      <w:pPr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действующим законодательством в течение всего периода их предоставляется.</w:t>
      </w:r>
    </w:p>
    <w:p w:rsidR="003A7537" w:rsidRDefault="003A7537" w:rsidP="00147C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Мне известно, что отзыв настоящего согласия (несогласия) в случаях, предусмотренных Федеральным законом «О персональных данных», осуществляется на основании заявления, поданного оператору.</w:t>
      </w:r>
    </w:p>
    <w:p w:rsidR="003A7537" w:rsidRDefault="003A7537" w:rsidP="00147C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В случае, если было согласие на обработку персональных данных, то его отзыв влечет за собой прекращение предоставления мер социальной поддержки, субсидии, пенсии Кемеровской области, пособия, и другие справки, денежные выплаты в соответствии с действующим законодательством. </w:t>
      </w:r>
    </w:p>
    <w:p w:rsidR="003A7537" w:rsidRDefault="003A7537" w:rsidP="00147C61">
      <w:pPr>
        <w:jc w:val="both"/>
        <w:rPr>
          <w:sz w:val="24"/>
          <w:szCs w:val="24"/>
        </w:rPr>
      </w:pPr>
    </w:p>
    <w:p w:rsidR="003A7537" w:rsidRDefault="003A7537" w:rsidP="00147C61">
      <w:pPr>
        <w:jc w:val="both"/>
        <w:rPr>
          <w:sz w:val="24"/>
          <w:szCs w:val="24"/>
        </w:rPr>
      </w:pPr>
      <w:r>
        <w:rPr>
          <w:sz w:val="24"/>
          <w:szCs w:val="24"/>
        </w:rPr>
        <w:t>«_____»___________________20___г.                                _____________</w:t>
      </w:r>
    </w:p>
    <w:p w:rsidR="003A7537" w:rsidRDefault="003A7537" w:rsidP="00147C61">
      <w:pPr>
        <w:spacing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(подпись заявителя)</w:t>
      </w:r>
    </w:p>
    <w:p w:rsidR="003A7537" w:rsidRDefault="003A7537" w:rsidP="00147C61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3A7537" w:rsidRDefault="003A7537" w:rsidP="00147C61">
      <w:pPr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отчество, должность оператора)</w:t>
      </w:r>
    </w:p>
    <w:p w:rsidR="003A7537" w:rsidRDefault="003A7537" w:rsidP="00147C61">
      <w:pPr>
        <w:jc w:val="both"/>
        <w:rPr>
          <w:rFonts w:ascii="Cambria Math" w:hAnsi="Cambria Math" w:cs="Cambria Math"/>
          <w:sz w:val="20"/>
          <w:szCs w:val="20"/>
        </w:rPr>
      </w:pPr>
    </w:p>
    <w:p w:rsidR="003A7537" w:rsidRDefault="003A7537" w:rsidP="00147C61">
      <w:pPr>
        <w:tabs>
          <w:tab w:val="left" w:pos="2355"/>
        </w:tabs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Pr="00353062" w:rsidRDefault="003A7537" w:rsidP="0035306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:rsidR="003A7537" w:rsidRDefault="003A7537"/>
    <w:sectPr w:rsidR="003A7537" w:rsidSect="00147C61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D65D6"/>
    <w:multiLevelType w:val="hybridMultilevel"/>
    <w:tmpl w:val="192AD368"/>
    <w:lvl w:ilvl="0" w:tplc="E9AC1E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49268F"/>
    <w:multiLevelType w:val="singleLevel"/>
    <w:tmpl w:val="E1EE2C58"/>
    <w:lvl w:ilvl="0">
      <w:start w:val="1"/>
      <w:numFmt w:val="decimal"/>
      <w:lvlText w:val="%1."/>
      <w:legacy w:legacy="1" w:legacySpace="0" w:legacyIndent="248"/>
      <w:lvlJc w:val="left"/>
      <w:rPr>
        <w:rFonts w:ascii="Times New Roman" w:hAnsi="Times New Roman" w:cs="Times New Roman" w:hint="default"/>
      </w:rPr>
    </w:lvl>
  </w:abstractNum>
  <w:abstractNum w:abstractNumId="2">
    <w:nsid w:val="27AF2890"/>
    <w:multiLevelType w:val="hybridMultilevel"/>
    <w:tmpl w:val="868C3028"/>
    <w:lvl w:ilvl="0" w:tplc="C9A8CD68">
      <w:start w:val="1"/>
      <w:numFmt w:val="decimal"/>
      <w:lvlText w:val="%1."/>
      <w:lvlJc w:val="left"/>
      <w:pPr>
        <w:ind w:left="5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4E3B07"/>
    <w:multiLevelType w:val="hybridMultilevel"/>
    <w:tmpl w:val="54E8B200"/>
    <w:lvl w:ilvl="0" w:tplc="87DED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D6E45E7"/>
    <w:multiLevelType w:val="hybridMultilevel"/>
    <w:tmpl w:val="D2243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133C"/>
    <w:rsid w:val="000D72A4"/>
    <w:rsid w:val="00147C61"/>
    <w:rsid w:val="002E133C"/>
    <w:rsid w:val="00353062"/>
    <w:rsid w:val="003A7537"/>
    <w:rsid w:val="00756276"/>
    <w:rsid w:val="00877642"/>
    <w:rsid w:val="008F36E2"/>
    <w:rsid w:val="00952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E76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147C61"/>
    <w:pPr>
      <w:keepNext/>
      <w:spacing w:after="0" w:line="240" w:lineRule="auto"/>
      <w:ind w:left="360"/>
      <w:outlineLvl w:val="2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147C61"/>
    <w:pPr>
      <w:keepNext/>
      <w:spacing w:after="0" w:line="240" w:lineRule="auto"/>
      <w:jc w:val="center"/>
      <w:outlineLvl w:val="3"/>
    </w:pPr>
    <w:rPr>
      <w:rFonts w:ascii="Times New Roman" w:hAnsi="Times New Roman" w:cs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7D156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561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53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306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47C61"/>
    <w:rPr>
      <w:color w:val="0000FF"/>
      <w:u w:val="single"/>
    </w:rPr>
  </w:style>
  <w:style w:type="paragraph" w:styleId="NormalWeb">
    <w:name w:val="Normal (Web)"/>
    <w:basedOn w:val="Normal"/>
    <w:uiPriority w:val="99"/>
    <w:rsid w:val="00147C61"/>
    <w:pPr>
      <w:widowControl w:val="0"/>
      <w:adjustRightInd w:val="0"/>
      <w:spacing w:before="200" w:after="0" w:line="360" w:lineRule="atLeast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147C61"/>
    <w:rPr>
      <w:rFonts w:ascii="Calibri" w:hAnsi="Calibri" w:cs="Calibri"/>
      <w:sz w:val="22"/>
      <w:szCs w:val="22"/>
      <w:lang w:val="ru-RU" w:eastAsia="ru-RU"/>
    </w:rPr>
  </w:style>
  <w:style w:type="paragraph" w:styleId="Header">
    <w:name w:val="header"/>
    <w:basedOn w:val="Normal"/>
    <w:link w:val="HeaderChar1"/>
    <w:uiPriority w:val="99"/>
    <w:rsid w:val="00147C61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D1561"/>
    <w:rPr>
      <w:rFonts w:cs="Calibri"/>
      <w:lang w:eastAsia="en-US"/>
    </w:rPr>
  </w:style>
  <w:style w:type="paragraph" w:styleId="BodyText2">
    <w:name w:val="Body Text 2"/>
    <w:basedOn w:val="Normal"/>
    <w:link w:val="BodyText2Char"/>
    <w:uiPriority w:val="99"/>
    <w:rsid w:val="00147C61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D1561"/>
    <w:rPr>
      <w:rFonts w:cs="Calibri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147C61"/>
    <w:pPr>
      <w:widowControl w:val="0"/>
      <w:autoSpaceDE w:val="0"/>
      <w:autoSpaceDN w:val="0"/>
      <w:adjustRightInd w:val="0"/>
      <w:spacing w:before="180" w:after="0" w:line="278" w:lineRule="auto"/>
      <w:ind w:left="400"/>
      <w:jc w:val="center"/>
    </w:pPr>
    <w:rPr>
      <w:rFonts w:ascii="Times New Roman" w:hAnsi="Times New Roman" w:cs="Times New Roman"/>
      <w:b/>
      <w:bCs/>
      <w:sz w:val="21"/>
      <w:szCs w:val="21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D1561"/>
    <w:rPr>
      <w:rFonts w:cs="Calibri"/>
      <w:lang w:eastAsia="en-US"/>
    </w:rPr>
  </w:style>
  <w:style w:type="paragraph" w:customStyle="1" w:styleId="ConsPlusNormal">
    <w:name w:val="ConsPlusNormal"/>
    <w:uiPriority w:val="99"/>
    <w:rsid w:val="00147C6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">
    <w:name w:val="Абзац списка"/>
    <w:basedOn w:val="Normal"/>
    <w:uiPriority w:val="99"/>
    <w:rsid w:val="00147C61"/>
    <w:pPr>
      <w:ind w:left="7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29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scf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11</Pages>
  <Words>2840</Words>
  <Characters>16189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revizor</cp:lastModifiedBy>
  <cp:revision>3</cp:revision>
  <dcterms:created xsi:type="dcterms:W3CDTF">2012-04-16T07:01:00Z</dcterms:created>
  <dcterms:modified xsi:type="dcterms:W3CDTF">2012-04-17T02:20:00Z</dcterms:modified>
</cp:coreProperties>
</file>